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4D03CD94" w14:textId="2E83C095" w:rsidR="00C53450" w:rsidRPr="006E181B" w:rsidRDefault="00BD3648" w:rsidP="00D80570">
      <w:pPr>
        <w:pStyle w:val="Nestldivision"/>
        <w:jc w:val="center"/>
        <w:rPr>
          <w:b/>
          <w:bCs/>
        </w:rPr>
      </w:pPr>
      <w:r>
        <w:rPr>
          <w:b/>
          <w:bCs/>
        </w:rPr>
        <w:t>INFORME DECLARACIÓN DE EMISIONES 2015</w:t>
      </w:r>
    </w:p>
    <w:p w14:paraId="32D3C4D4" w14:textId="6E42218A" w:rsidR="001A03E1" w:rsidRPr="00BD3648" w:rsidRDefault="00BD3648" w:rsidP="00D80570">
      <w:pPr>
        <w:pStyle w:val="Nestldivision"/>
        <w:jc w:val="center"/>
        <w:rPr>
          <w:b/>
          <w:bCs/>
        </w:rPr>
      </w:pPr>
      <w:r w:rsidRPr="00BD3648">
        <w:rPr>
          <w:b/>
          <w:bCs/>
        </w:rPr>
        <w:t>Nestlé Chile S.A. Fábrica Ma</w:t>
      </w:r>
      <w:r>
        <w:rPr>
          <w:b/>
          <w:bCs/>
        </w:rPr>
        <w:t>ipú</w:t>
      </w:r>
    </w:p>
    <w:p w14:paraId="77295D40" w14:textId="08EB6913" w:rsidR="00EA3B08" w:rsidRPr="006E181B" w:rsidRDefault="00EA3B08" w:rsidP="00D80570">
      <w:pPr>
        <w:pStyle w:val="Nestldivision"/>
        <w:jc w:val="center"/>
        <w:rPr>
          <w:b/>
          <w:bCs/>
        </w:rPr>
      </w:pPr>
    </w:p>
    <w:p w14:paraId="1D2619AF" w14:textId="77777777" w:rsidR="00DD24F6" w:rsidRDefault="00DD24F6" w:rsidP="009B2A3C">
      <w:pPr>
        <w:pStyle w:val="Nestladdress"/>
        <w:spacing w:line="276" w:lineRule="auto"/>
      </w:pPr>
    </w:p>
    <w:p w14:paraId="4A2AA517" w14:textId="118EF9F0" w:rsidR="00EA3B08" w:rsidRPr="00DD24F6" w:rsidRDefault="00DD24F6" w:rsidP="009B2A3C">
      <w:pPr>
        <w:pStyle w:val="Nestladdress"/>
        <w:spacing w:line="276" w:lineRule="auto"/>
      </w:pPr>
      <w:r w:rsidRPr="00DD24F6">
        <w:t xml:space="preserve">En el presente </w:t>
      </w:r>
      <w:r>
        <w:t xml:space="preserve">informe se encuentra detallada la información </w:t>
      </w:r>
      <w:r w:rsidR="00AC6DF8">
        <w:t xml:space="preserve">que se encuentra en el portal de Ventanilla Única RETC para la Declaración de Emisiones F138 </w:t>
      </w:r>
      <w:r w:rsidR="00C65CB2">
        <w:t xml:space="preserve">año 2015 del establecimiento </w:t>
      </w:r>
      <w:r w:rsidR="00366C87">
        <w:t xml:space="preserve">2486, </w:t>
      </w:r>
    </w:p>
    <w:p w14:paraId="74F7CB4F" w14:textId="77777777" w:rsidR="00DD24F6" w:rsidRPr="006E181B" w:rsidRDefault="00DD24F6" w:rsidP="00DD24F6">
      <w:pPr>
        <w:pStyle w:val="Nestldivision"/>
        <w:spacing w:line="360" w:lineRule="auto"/>
        <w:jc w:val="both"/>
        <w:rPr>
          <w:b/>
          <w:bCs/>
        </w:rPr>
      </w:pPr>
    </w:p>
    <w:p w14:paraId="306946C1" w14:textId="54C68114" w:rsidR="002968BE" w:rsidRPr="00E27BB6" w:rsidRDefault="00FD798F" w:rsidP="00E27BB6">
      <w:pPr>
        <w:pStyle w:val="Nestldivision"/>
        <w:numPr>
          <w:ilvl w:val="0"/>
          <w:numId w:val="3"/>
        </w:numPr>
        <w:rPr>
          <w:b/>
          <w:bCs/>
        </w:rPr>
      </w:pPr>
      <w:r w:rsidRPr="00E27BB6">
        <w:rPr>
          <w:b/>
          <w:bCs/>
        </w:rPr>
        <w:t>Formulario 1</w:t>
      </w:r>
    </w:p>
    <w:p w14:paraId="30919CAE" w14:textId="591B7662" w:rsidR="00FD798F" w:rsidRDefault="00FD798F" w:rsidP="00FD798F">
      <w:pPr>
        <w:pStyle w:val="Nestladdress"/>
        <w:rPr>
          <w:b/>
          <w:bCs/>
        </w:rPr>
      </w:pPr>
    </w:p>
    <w:p w14:paraId="0D996A84" w14:textId="05B87856" w:rsidR="00FD798F" w:rsidRPr="00E27BB6" w:rsidRDefault="00E27BB6" w:rsidP="00E27BB6">
      <w:pPr>
        <w:pStyle w:val="Nestladdress"/>
        <w:spacing w:line="276" w:lineRule="auto"/>
      </w:pPr>
      <w:r w:rsidRPr="00E27BB6">
        <w:t>Detalle de los datos de empresa y establecimiento. Detalle de Representante Legal y Encargado de Establecimiento.</w:t>
      </w:r>
    </w:p>
    <w:p w14:paraId="02BED80B" w14:textId="5AE8D4B0" w:rsidR="00DD24F6" w:rsidRPr="00E27BB6" w:rsidRDefault="009B2A3C" w:rsidP="00FD798F">
      <w:pPr>
        <w:pStyle w:val="Nestladdress"/>
      </w:pPr>
      <w:r>
        <w:drawing>
          <wp:anchor distT="0" distB="0" distL="114300" distR="114300" simplePos="0" relativeHeight="251658240" behindDoc="0" locked="0" layoutInCell="1" allowOverlap="1" wp14:anchorId="7FEA8B08" wp14:editId="49BAB672">
            <wp:simplePos x="0" y="0"/>
            <wp:positionH relativeFrom="margin">
              <wp:align>right</wp:align>
            </wp:positionH>
            <wp:positionV relativeFrom="paragraph">
              <wp:posOffset>266446</wp:posOffset>
            </wp:positionV>
            <wp:extent cx="5828030" cy="3014980"/>
            <wp:effectExtent l="0" t="0" r="1270" b="0"/>
            <wp:wrapSquare wrapText="bothSides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28030" cy="30149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6F5F833" w14:textId="48A8BF78" w:rsidR="00FD798F" w:rsidRPr="00FD798F" w:rsidRDefault="00FD798F" w:rsidP="00FD798F">
      <w:pPr>
        <w:pStyle w:val="Nestladdress"/>
        <w:rPr>
          <w:b/>
          <w:bCs/>
        </w:rPr>
      </w:pPr>
    </w:p>
    <w:p w14:paraId="7C78B388" w14:textId="00F10B8B" w:rsidR="00D163DD" w:rsidRDefault="009B2A3C" w:rsidP="00DD24F6">
      <w:pPr>
        <w:spacing w:line="360" w:lineRule="auto"/>
      </w:pPr>
      <w:r>
        <w:rPr>
          <w:noProof/>
        </w:rPr>
        <w:drawing>
          <wp:inline distT="0" distB="0" distL="0" distR="0" wp14:anchorId="3A5495E2" wp14:editId="046162B0">
            <wp:extent cx="5828030" cy="2033905"/>
            <wp:effectExtent l="0" t="0" r="1270" b="4445"/>
            <wp:docPr id="12" name="Imagen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828030" cy="20339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519F64" w14:textId="313439CE" w:rsidR="003138B3" w:rsidRDefault="003138B3" w:rsidP="003138B3">
      <w:pPr>
        <w:spacing w:line="360" w:lineRule="auto"/>
        <w:ind w:firstLine="360"/>
      </w:pPr>
    </w:p>
    <w:p w14:paraId="3B9A73D2" w14:textId="30E5B32C" w:rsidR="009B2A3C" w:rsidRDefault="009B2A3C" w:rsidP="003138B3">
      <w:pPr>
        <w:spacing w:line="360" w:lineRule="auto"/>
        <w:ind w:firstLine="360"/>
      </w:pPr>
    </w:p>
    <w:p w14:paraId="7717796B" w14:textId="5A9A074A" w:rsidR="00E27BB6" w:rsidRDefault="00E27BB6" w:rsidP="003138B3">
      <w:pPr>
        <w:spacing w:line="360" w:lineRule="auto"/>
        <w:ind w:firstLine="360"/>
      </w:pPr>
    </w:p>
    <w:p w14:paraId="621680D1" w14:textId="1458B116" w:rsidR="00E27BB6" w:rsidRDefault="00E27BB6" w:rsidP="003138B3">
      <w:pPr>
        <w:spacing w:line="360" w:lineRule="auto"/>
        <w:ind w:firstLine="360"/>
      </w:pPr>
    </w:p>
    <w:p w14:paraId="298E66B2" w14:textId="2A252B96" w:rsidR="00E27BB6" w:rsidRDefault="00E27BB6" w:rsidP="00E27BB6">
      <w:pPr>
        <w:pStyle w:val="Prrafodelista"/>
        <w:numPr>
          <w:ilvl w:val="0"/>
          <w:numId w:val="3"/>
        </w:numPr>
        <w:spacing w:line="360" w:lineRule="auto"/>
        <w:rPr>
          <w:b/>
          <w:bCs/>
        </w:rPr>
      </w:pPr>
      <w:r>
        <w:rPr>
          <w:b/>
          <w:bCs/>
        </w:rPr>
        <w:lastRenderedPageBreak/>
        <w:t>Formulario 2</w:t>
      </w:r>
    </w:p>
    <w:p w14:paraId="66A76E6E" w14:textId="44B9AA12" w:rsidR="00E27BB6" w:rsidRDefault="00E27BB6" w:rsidP="00E27BB6">
      <w:pPr>
        <w:spacing w:line="360" w:lineRule="auto"/>
        <w:rPr>
          <w:color w:val="64513D"/>
          <w:sz w:val="18"/>
          <w:szCs w:val="18"/>
        </w:rPr>
      </w:pPr>
    </w:p>
    <w:p w14:paraId="21BE434A" w14:textId="66293006" w:rsidR="00D22670" w:rsidRDefault="00D22670" w:rsidP="00E27BB6">
      <w:pPr>
        <w:spacing w:line="360" w:lineRule="auto"/>
        <w:rPr>
          <w:color w:val="64513D"/>
          <w:sz w:val="18"/>
          <w:szCs w:val="18"/>
        </w:rPr>
      </w:pPr>
      <w:r>
        <w:rPr>
          <w:color w:val="64513D"/>
          <w:sz w:val="18"/>
          <w:szCs w:val="18"/>
        </w:rPr>
        <w:t xml:space="preserve">Se detalla información asociada a la actividad industrial y unidades de emisión registradas. </w:t>
      </w:r>
    </w:p>
    <w:p w14:paraId="5B9D830E" w14:textId="62F9947A" w:rsidR="00D22670" w:rsidRDefault="00D22670" w:rsidP="00E27BB6">
      <w:pPr>
        <w:spacing w:line="360" w:lineRule="auto"/>
        <w:rPr>
          <w:b/>
          <w:bCs/>
        </w:rPr>
      </w:pPr>
    </w:p>
    <w:p w14:paraId="1BC1F718" w14:textId="46DC3E0C" w:rsidR="005A6BA7" w:rsidRPr="005A6BA7" w:rsidRDefault="005A6BA7" w:rsidP="005A6BA7">
      <w:pPr>
        <w:pStyle w:val="Nestladdress"/>
        <w:numPr>
          <w:ilvl w:val="1"/>
          <w:numId w:val="3"/>
        </w:numPr>
      </w:pPr>
      <w:r>
        <w:t>Unidades de Emisión</w:t>
      </w:r>
    </w:p>
    <w:p w14:paraId="18D29DBA" w14:textId="77777777" w:rsidR="005A6BA7" w:rsidRDefault="005A6BA7" w:rsidP="00E27BB6">
      <w:pPr>
        <w:spacing w:line="360" w:lineRule="auto"/>
        <w:rPr>
          <w:b/>
          <w:bCs/>
        </w:rPr>
      </w:pPr>
    </w:p>
    <w:p w14:paraId="13FDD515" w14:textId="4B7356C5" w:rsidR="00E67FD9" w:rsidRDefault="00E67FD9" w:rsidP="00E27BB6">
      <w:pPr>
        <w:spacing w:line="360" w:lineRule="auto"/>
        <w:rPr>
          <w:b/>
          <w:bCs/>
        </w:rPr>
      </w:pPr>
      <w:r>
        <w:rPr>
          <w:noProof/>
        </w:rPr>
        <w:drawing>
          <wp:inline distT="0" distB="0" distL="0" distR="0" wp14:anchorId="22D49DEF" wp14:editId="5714287B">
            <wp:extent cx="5828030" cy="2961640"/>
            <wp:effectExtent l="0" t="0" r="1270" b="0"/>
            <wp:docPr id="15" name="Imagen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828030" cy="2961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72C2FE" w14:textId="0A452B3A" w:rsidR="00E67FD9" w:rsidRDefault="0048144C" w:rsidP="00E27BB6">
      <w:pPr>
        <w:spacing w:line="360" w:lineRule="auto"/>
        <w:rPr>
          <w:b/>
          <w:bCs/>
        </w:rPr>
      </w:pPr>
      <w:r w:rsidRPr="0048144C">
        <w:drawing>
          <wp:inline distT="0" distB="0" distL="0" distR="0" wp14:anchorId="6808D889" wp14:editId="2AB3B65B">
            <wp:extent cx="5828030" cy="2105025"/>
            <wp:effectExtent l="0" t="0" r="1270" b="9525"/>
            <wp:docPr id="16" name="Imagen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828030" cy="2105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9813E2" w14:textId="573F8756" w:rsidR="00CE257E" w:rsidRDefault="00CE257E" w:rsidP="00E27BB6">
      <w:pPr>
        <w:spacing w:line="360" w:lineRule="auto"/>
        <w:rPr>
          <w:b/>
          <w:bCs/>
        </w:rPr>
      </w:pPr>
    </w:p>
    <w:p w14:paraId="3B37DDF6" w14:textId="77777777" w:rsidR="00CE257E" w:rsidRDefault="00CE257E" w:rsidP="00CE257E">
      <w:pPr>
        <w:pStyle w:val="Nestladdress"/>
      </w:pPr>
    </w:p>
    <w:p w14:paraId="5E7DB472" w14:textId="543C2263" w:rsidR="0048144C" w:rsidRDefault="00D122D2" w:rsidP="00E27BB6">
      <w:pPr>
        <w:spacing w:line="360" w:lineRule="auto"/>
        <w:rPr>
          <w:b/>
          <w:bCs/>
        </w:rPr>
      </w:pPr>
      <w:r>
        <w:rPr>
          <w:noProof/>
        </w:rPr>
        <w:lastRenderedPageBreak/>
        <w:drawing>
          <wp:inline distT="0" distB="0" distL="0" distR="0" wp14:anchorId="1A55D198" wp14:editId="7A75E81C">
            <wp:extent cx="5828030" cy="2089785"/>
            <wp:effectExtent l="0" t="0" r="1270" b="5715"/>
            <wp:docPr id="17" name="Imagen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828030" cy="20897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8F9E9D" w14:textId="70954C6C" w:rsidR="00FF3E3D" w:rsidRPr="00E27BB6" w:rsidRDefault="00FF3E3D" w:rsidP="00E27BB6">
      <w:pPr>
        <w:spacing w:line="360" w:lineRule="auto"/>
        <w:rPr>
          <w:b/>
          <w:bCs/>
        </w:rPr>
      </w:pPr>
      <w:r>
        <w:rPr>
          <w:noProof/>
        </w:rPr>
        <w:drawing>
          <wp:inline distT="0" distB="0" distL="0" distR="0" wp14:anchorId="52BDEA64" wp14:editId="18630357">
            <wp:extent cx="5828030" cy="2061210"/>
            <wp:effectExtent l="0" t="0" r="1270" b="0"/>
            <wp:docPr id="18" name="Imagen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828030" cy="20612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AE4DBE" w14:textId="07E74622" w:rsidR="009B2A3C" w:rsidRDefault="009B2A3C" w:rsidP="003138B3">
      <w:pPr>
        <w:spacing w:line="360" w:lineRule="auto"/>
        <w:ind w:firstLine="360"/>
      </w:pPr>
    </w:p>
    <w:p w14:paraId="5ACD56F4" w14:textId="37E0468E" w:rsidR="00380CAC" w:rsidRDefault="00380CAC" w:rsidP="00B55351">
      <w:pPr>
        <w:spacing w:line="360" w:lineRule="auto"/>
      </w:pPr>
    </w:p>
    <w:p w14:paraId="31FF9126" w14:textId="17261D7E" w:rsidR="00B55351" w:rsidRDefault="00B55351" w:rsidP="00B55351">
      <w:pPr>
        <w:spacing w:line="360" w:lineRule="auto"/>
      </w:pPr>
    </w:p>
    <w:p w14:paraId="2C462212" w14:textId="1995E854" w:rsidR="00B55351" w:rsidRDefault="00B55351" w:rsidP="00B55351">
      <w:pPr>
        <w:spacing w:line="360" w:lineRule="auto"/>
      </w:pPr>
    </w:p>
    <w:p w14:paraId="26FEA58D" w14:textId="1221CD32" w:rsidR="00B55351" w:rsidRDefault="00B55351" w:rsidP="00B55351">
      <w:pPr>
        <w:spacing w:line="360" w:lineRule="auto"/>
      </w:pPr>
    </w:p>
    <w:p w14:paraId="35C9A8C4" w14:textId="145C4A7C" w:rsidR="00B55351" w:rsidRDefault="00B55351" w:rsidP="00B55351">
      <w:pPr>
        <w:spacing w:line="360" w:lineRule="auto"/>
      </w:pPr>
    </w:p>
    <w:p w14:paraId="33A24460" w14:textId="7325DBBB" w:rsidR="00B55351" w:rsidRDefault="00B55351" w:rsidP="00B55351">
      <w:pPr>
        <w:spacing w:line="360" w:lineRule="auto"/>
      </w:pPr>
    </w:p>
    <w:p w14:paraId="0E6B925E" w14:textId="4FDAD652" w:rsidR="00B55351" w:rsidRDefault="00B55351" w:rsidP="00B55351">
      <w:pPr>
        <w:spacing w:line="360" w:lineRule="auto"/>
      </w:pPr>
    </w:p>
    <w:p w14:paraId="195CEE25" w14:textId="1D28B991" w:rsidR="00B55351" w:rsidRDefault="00B55351" w:rsidP="00B55351">
      <w:pPr>
        <w:spacing w:line="360" w:lineRule="auto"/>
      </w:pPr>
    </w:p>
    <w:p w14:paraId="3E63A506" w14:textId="0FBEBD9C" w:rsidR="00B55351" w:rsidRDefault="00B55351" w:rsidP="00B55351">
      <w:pPr>
        <w:spacing w:line="360" w:lineRule="auto"/>
      </w:pPr>
    </w:p>
    <w:p w14:paraId="237CC8C3" w14:textId="052EB86F" w:rsidR="00B55351" w:rsidRDefault="00B55351" w:rsidP="00B55351">
      <w:pPr>
        <w:spacing w:line="360" w:lineRule="auto"/>
      </w:pPr>
    </w:p>
    <w:p w14:paraId="6C663AC3" w14:textId="28E92CC6" w:rsidR="00B55351" w:rsidRDefault="00B55351" w:rsidP="00B55351">
      <w:pPr>
        <w:spacing w:line="360" w:lineRule="auto"/>
      </w:pPr>
    </w:p>
    <w:p w14:paraId="14676AFE" w14:textId="5E805B8D" w:rsidR="00B55351" w:rsidRDefault="00B55351" w:rsidP="00B55351">
      <w:pPr>
        <w:spacing w:line="360" w:lineRule="auto"/>
      </w:pPr>
    </w:p>
    <w:p w14:paraId="7D4522C9" w14:textId="60546ECE" w:rsidR="00B55351" w:rsidRDefault="00B55351" w:rsidP="00B55351">
      <w:pPr>
        <w:spacing w:line="360" w:lineRule="auto"/>
      </w:pPr>
    </w:p>
    <w:p w14:paraId="22CDB6C9" w14:textId="3150ED9F" w:rsidR="00B55351" w:rsidRDefault="00B55351" w:rsidP="00B55351">
      <w:pPr>
        <w:spacing w:line="360" w:lineRule="auto"/>
      </w:pPr>
    </w:p>
    <w:p w14:paraId="08B8B1A0" w14:textId="77777777" w:rsidR="00B55351" w:rsidRDefault="00B55351" w:rsidP="00B55351">
      <w:pPr>
        <w:spacing w:line="360" w:lineRule="auto"/>
      </w:pPr>
    </w:p>
    <w:p w14:paraId="765DAE94" w14:textId="3AA2B827" w:rsidR="003138B3" w:rsidRDefault="007F75F3" w:rsidP="00CE257E">
      <w:pPr>
        <w:pStyle w:val="Nestladdress"/>
        <w:numPr>
          <w:ilvl w:val="1"/>
          <w:numId w:val="3"/>
        </w:numPr>
      </w:pPr>
      <w:r>
        <w:lastRenderedPageBreak/>
        <w:t xml:space="preserve">Ductos Existentes </w:t>
      </w:r>
    </w:p>
    <w:p w14:paraId="5657C74F" w14:textId="4AC3BB8B" w:rsidR="007F75F3" w:rsidRDefault="007F75F3" w:rsidP="007F75F3">
      <w:pPr>
        <w:pStyle w:val="Nestladdress"/>
      </w:pPr>
    </w:p>
    <w:p w14:paraId="3065BF6B" w14:textId="2B07F8E4" w:rsidR="007F75F3" w:rsidRDefault="00B55351" w:rsidP="007F75F3">
      <w:pPr>
        <w:pStyle w:val="Nestladdress"/>
      </w:pPr>
      <w:r w:rsidRPr="0052064F">
        <w:drawing>
          <wp:anchor distT="0" distB="0" distL="114300" distR="114300" simplePos="0" relativeHeight="251662336" behindDoc="0" locked="0" layoutInCell="1" allowOverlap="1" wp14:anchorId="52246F2A" wp14:editId="3E22FD8C">
            <wp:simplePos x="0" y="0"/>
            <wp:positionH relativeFrom="margin">
              <wp:posOffset>-86157</wp:posOffset>
            </wp:positionH>
            <wp:positionV relativeFrom="margin">
              <wp:posOffset>7564755</wp:posOffset>
            </wp:positionV>
            <wp:extent cx="5828030" cy="753110"/>
            <wp:effectExtent l="0" t="0" r="1270" b="8890"/>
            <wp:wrapSquare wrapText="bothSides"/>
            <wp:docPr id="23" name="Imagen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28030" cy="7531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9A43EA">
        <w:drawing>
          <wp:anchor distT="0" distB="0" distL="114300" distR="114300" simplePos="0" relativeHeight="251661312" behindDoc="0" locked="0" layoutInCell="1" allowOverlap="1" wp14:anchorId="0A6BC9C6" wp14:editId="4CF9C335">
            <wp:simplePos x="0" y="0"/>
            <wp:positionH relativeFrom="margin">
              <wp:posOffset>-83668</wp:posOffset>
            </wp:positionH>
            <wp:positionV relativeFrom="margin">
              <wp:posOffset>5257825</wp:posOffset>
            </wp:positionV>
            <wp:extent cx="5828030" cy="2275205"/>
            <wp:effectExtent l="0" t="0" r="1270" b="0"/>
            <wp:wrapSquare wrapText="bothSides"/>
            <wp:docPr id="21" name="Imagen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28030" cy="227520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380CAC">
        <w:drawing>
          <wp:anchor distT="0" distB="0" distL="114300" distR="114300" simplePos="0" relativeHeight="251660288" behindDoc="0" locked="0" layoutInCell="1" allowOverlap="1" wp14:anchorId="26BC3E42" wp14:editId="1DD9154D">
            <wp:simplePos x="0" y="0"/>
            <wp:positionH relativeFrom="margin">
              <wp:posOffset>-100813</wp:posOffset>
            </wp:positionH>
            <wp:positionV relativeFrom="margin">
              <wp:posOffset>2965577</wp:posOffset>
            </wp:positionV>
            <wp:extent cx="5828030" cy="2272665"/>
            <wp:effectExtent l="0" t="0" r="1270" b="0"/>
            <wp:wrapSquare wrapText="bothSides"/>
            <wp:docPr id="20" name="Imagen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28030" cy="227266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59264" behindDoc="0" locked="0" layoutInCell="1" allowOverlap="1" wp14:anchorId="004FE538" wp14:editId="5FFC8EFB">
            <wp:simplePos x="0" y="0"/>
            <wp:positionH relativeFrom="margin">
              <wp:posOffset>-123977</wp:posOffset>
            </wp:positionH>
            <wp:positionV relativeFrom="margin">
              <wp:posOffset>485292</wp:posOffset>
            </wp:positionV>
            <wp:extent cx="5866765" cy="2439035"/>
            <wp:effectExtent l="0" t="0" r="635" b="0"/>
            <wp:wrapSquare wrapText="bothSides"/>
            <wp:docPr id="19" name="Imagen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4983"/>
                    <a:stretch/>
                  </pic:blipFill>
                  <pic:spPr bwMode="auto">
                    <a:xfrm>
                      <a:off x="0" y="0"/>
                      <a:ext cx="5866765" cy="243903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F53E9B3" w14:textId="31D5DD24" w:rsidR="007F75F3" w:rsidRDefault="007F75F3" w:rsidP="007F75F3">
      <w:pPr>
        <w:pStyle w:val="Nestladdress"/>
      </w:pPr>
    </w:p>
    <w:p w14:paraId="74917EEC" w14:textId="3537C10A" w:rsidR="005A6AC4" w:rsidRDefault="005A6AC4" w:rsidP="007F75F3">
      <w:pPr>
        <w:pStyle w:val="Nestladdress"/>
      </w:pPr>
    </w:p>
    <w:p w14:paraId="0916DA67" w14:textId="5D9DF432" w:rsidR="005A6AC4" w:rsidRDefault="003811D7" w:rsidP="0049195E">
      <w:pPr>
        <w:pStyle w:val="Nestldivision"/>
        <w:numPr>
          <w:ilvl w:val="0"/>
          <w:numId w:val="3"/>
        </w:numPr>
        <w:rPr>
          <w:b/>
          <w:bCs/>
        </w:rPr>
      </w:pPr>
      <w:r>
        <w:rPr>
          <w:b/>
          <w:bCs/>
        </w:rPr>
        <w:t>Formulario 3</w:t>
      </w:r>
    </w:p>
    <w:p w14:paraId="6B993228" w14:textId="6E356242" w:rsidR="0038083F" w:rsidRDefault="0038083F" w:rsidP="0038083F">
      <w:pPr>
        <w:pStyle w:val="Nestldivision"/>
        <w:rPr>
          <w:b/>
          <w:bCs/>
        </w:rPr>
      </w:pPr>
    </w:p>
    <w:p w14:paraId="22CDCA76" w14:textId="01229CC8" w:rsidR="0038083F" w:rsidRDefault="0038083F" w:rsidP="00C978C7">
      <w:pPr>
        <w:pStyle w:val="Nestldivision"/>
        <w:rPr>
          <w:b/>
          <w:bCs/>
        </w:rPr>
      </w:pPr>
    </w:p>
    <w:p w14:paraId="3183BF33" w14:textId="110BDC2F" w:rsidR="00C978C7" w:rsidRDefault="004913D4" w:rsidP="00C978C7">
      <w:pPr>
        <w:pStyle w:val="Nestladdress"/>
        <w:numPr>
          <w:ilvl w:val="1"/>
          <w:numId w:val="3"/>
        </w:numPr>
      </w:pPr>
      <w:r>
        <w:t>EL023926m01-8 Grupo Electrógeno Fuera de Servicio</w:t>
      </w:r>
    </w:p>
    <w:p w14:paraId="7023DC2C" w14:textId="3E6ADED0" w:rsidR="003C08BE" w:rsidRDefault="003C08BE" w:rsidP="004913D4">
      <w:pPr>
        <w:pStyle w:val="Nestladdress"/>
      </w:pPr>
    </w:p>
    <w:p w14:paraId="0313DA16" w14:textId="57BD3D93" w:rsidR="003C08BE" w:rsidRDefault="003C08BE" w:rsidP="004913D4">
      <w:pPr>
        <w:pStyle w:val="Nestladdress"/>
      </w:pPr>
    </w:p>
    <w:p w14:paraId="6831C027" w14:textId="1B6853AF" w:rsidR="004913D4" w:rsidRDefault="00102F82" w:rsidP="003C08BE">
      <w:pPr>
        <w:pStyle w:val="Nestladdress"/>
        <w:numPr>
          <w:ilvl w:val="1"/>
          <w:numId w:val="3"/>
        </w:numPr>
      </w:pPr>
      <w:r w:rsidRPr="00102F82">
        <w:drawing>
          <wp:anchor distT="0" distB="0" distL="114300" distR="114300" simplePos="0" relativeHeight="251664384" behindDoc="0" locked="0" layoutInCell="1" allowOverlap="1" wp14:anchorId="3E06AC54" wp14:editId="2C62FEF8">
            <wp:simplePos x="0" y="0"/>
            <wp:positionH relativeFrom="margin">
              <wp:posOffset>-131674</wp:posOffset>
            </wp:positionH>
            <wp:positionV relativeFrom="margin">
              <wp:posOffset>3789223</wp:posOffset>
            </wp:positionV>
            <wp:extent cx="5828030" cy="2198370"/>
            <wp:effectExtent l="0" t="0" r="1270" b="0"/>
            <wp:wrapSquare wrapText="bothSides"/>
            <wp:docPr id="25" name="Imagen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28030" cy="21983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63360" behindDoc="0" locked="0" layoutInCell="1" allowOverlap="1" wp14:anchorId="6206E3CE" wp14:editId="774884A5">
            <wp:simplePos x="0" y="0"/>
            <wp:positionH relativeFrom="margin">
              <wp:posOffset>-110617</wp:posOffset>
            </wp:positionH>
            <wp:positionV relativeFrom="margin">
              <wp:posOffset>1001090</wp:posOffset>
            </wp:positionV>
            <wp:extent cx="5828030" cy="2687955"/>
            <wp:effectExtent l="0" t="0" r="1270" b="0"/>
            <wp:wrapSquare wrapText="bothSides"/>
            <wp:docPr id="24" name="Imagen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28030" cy="26879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861DF9" w:rsidRPr="00861DF9">
        <w:t>EL008603M02-8</w:t>
      </w:r>
      <w:r w:rsidR="00861DF9">
        <w:t xml:space="preserve"> </w:t>
      </w:r>
      <w:r w:rsidR="00861DF9" w:rsidRPr="00861DF9">
        <w:t xml:space="preserve">Grupo </w:t>
      </w:r>
      <w:r w:rsidR="00861DF9" w:rsidRPr="00861DF9">
        <w:t>Electrógeno</w:t>
      </w:r>
      <w:r w:rsidR="00861DF9" w:rsidRPr="00861DF9">
        <w:t xml:space="preserve"> de Emergencia</w:t>
      </w:r>
    </w:p>
    <w:p w14:paraId="0C5F0EE2" w14:textId="50FB606C" w:rsidR="00861DF9" w:rsidRDefault="00EB242E" w:rsidP="00861DF9">
      <w:pPr>
        <w:pStyle w:val="Nestladdress"/>
      </w:pPr>
      <w:r>
        <w:rPr>
          <w:noProof/>
        </w:rPr>
        <w:drawing>
          <wp:anchor distT="0" distB="0" distL="114300" distR="114300" simplePos="0" relativeHeight="251665408" behindDoc="0" locked="0" layoutInCell="1" allowOverlap="1" wp14:anchorId="05195BF3" wp14:editId="71A2C9F6">
            <wp:simplePos x="0" y="0"/>
            <wp:positionH relativeFrom="margin">
              <wp:posOffset>-132944</wp:posOffset>
            </wp:positionH>
            <wp:positionV relativeFrom="margin">
              <wp:posOffset>6452006</wp:posOffset>
            </wp:positionV>
            <wp:extent cx="5828030" cy="2660650"/>
            <wp:effectExtent l="0" t="0" r="1270" b="6350"/>
            <wp:wrapSquare wrapText="bothSides"/>
            <wp:docPr id="26" name="Imagen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28030" cy="26606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7F53B0CE" w14:textId="77777777" w:rsidR="00311EEA" w:rsidRDefault="00311EEA" w:rsidP="00861DF9">
      <w:pPr>
        <w:pStyle w:val="Nestladdress"/>
      </w:pPr>
    </w:p>
    <w:p w14:paraId="10B76D9F" w14:textId="77777777" w:rsidR="00311EEA" w:rsidRDefault="00311EEA" w:rsidP="00861DF9">
      <w:pPr>
        <w:pStyle w:val="Nestladdress"/>
      </w:pPr>
    </w:p>
    <w:p w14:paraId="2BF648BA" w14:textId="09872C65" w:rsidR="00861DF9" w:rsidRDefault="00F662C3" w:rsidP="00F662C3">
      <w:pPr>
        <w:pStyle w:val="Nestladdress"/>
        <w:numPr>
          <w:ilvl w:val="1"/>
          <w:numId w:val="3"/>
        </w:numPr>
      </w:pPr>
      <w:r w:rsidRPr="00F662C3">
        <w:t>PC002000M01-6</w:t>
      </w:r>
      <w:r w:rsidR="005B4DEA" w:rsidRPr="005B4DEA">
        <w:drawing>
          <wp:anchor distT="0" distB="0" distL="114300" distR="114300" simplePos="0" relativeHeight="251666432" behindDoc="0" locked="0" layoutInCell="1" allowOverlap="1" wp14:anchorId="736942C3" wp14:editId="47DB32A5">
            <wp:simplePos x="1192378" y="-965606"/>
            <wp:positionH relativeFrom="margin">
              <wp:align>left</wp:align>
            </wp:positionH>
            <wp:positionV relativeFrom="margin">
              <wp:align>top</wp:align>
            </wp:positionV>
            <wp:extent cx="5828030" cy="2273300"/>
            <wp:effectExtent l="0" t="0" r="1270" b="0"/>
            <wp:wrapSquare wrapText="bothSides"/>
            <wp:docPr id="27" name="Imagen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28030" cy="22733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 xml:space="preserve"> Horno de Cocción</w:t>
      </w:r>
    </w:p>
    <w:p w14:paraId="4A69CAC0" w14:textId="05C38886" w:rsidR="00874ACD" w:rsidRDefault="00D52AAA" w:rsidP="00874ACD">
      <w:pPr>
        <w:pStyle w:val="Nestladdress"/>
        <w:ind w:left="360"/>
      </w:pPr>
      <w:r>
        <w:rPr>
          <w:noProof/>
        </w:rPr>
        <w:drawing>
          <wp:anchor distT="0" distB="0" distL="114300" distR="114300" simplePos="0" relativeHeight="251669504" behindDoc="0" locked="0" layoutInCell="1" allowOverlap="1" wp14:anchorId="44B97B22" wp14:editId="6D6E390C">
            <wp:simplePos x="0" y="0"/>
            <wp:positionH relativeFrom="margin">
              <wp:posOffset>13361</wp:posOffset>
            </wp:positionH>
            <wp:positionV relativeFrom="margin">
              <wp:posOffset>8160715</wp:posOffset>
            </wp:positionV>
            <wp:extent cx="5828030" cy="1093470"/>
            <wp:effectExtent l="0" t="0" r="1270" b="0"/>
            <wp:wrapSquare wrapText="bothSides"/>
            <wp:docPr id="31" name="Imagen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28030" cy="10934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670A5B">
        <w:rPr>
          <w:noProof/>
        </w:rPr>
        <w:drawing>
          <wp:anchor distT="0" distB="0" distL="114300" distR="114300" simplePos="0" relativeHeight="251668480" behindDoc="0" locked="0" layoutInCell="1" allowOverlap="1" wp14:anchorId="62E13FE9" wp14:editId="24527641">
            <wp:simplePos x="0" y="0"/>
            <wp:positionH relativeFrom="margin">
              <wp:posOffset>17780</wp:posOffset>
            </wp:positionH>
            <wp:positionV relativeFrom="margin">
              <wp:posOffset>6002020</wp:posOffset>
            </wp:positionV>
            <wp:extent cx="5828030" cy="2143125"/>
            <wp:effectExtent l="0" t="0" r="1270" b="9525"/>
            <wp:wrapSquare wrapText="bothSides"/>
            <wp:docPr id="30" name="Imagen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8004"/>
                    <a:stretch/>
                  </pic:blipFill>
                  <pic:spPr bwMode="auto">
                    <a:xfrm>
                      <a:off x="0" y="0"/>
                      <a:ext cx="5828030" cy="21431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 w:rsidR="00874ACD">
        <w:rPr>
          <w:noProof/>
        </w:rPr>
        <w:drawing>
          <wp:anchor distT="0" distB="0" distL="114300" distR="114300" simplePos="0" relativeHeight="251667456" behindDoc="0" locked="0" layoutInCell="1" allowOverlap="1" wp14:anchorId="1652A6D3" wp14:editId="439649B8">
            <wp:simplePos x="0" y="0"/>
            <wp:positionH relativeFrom="margin">
              <wp:posOffset>-1270</wp:posOffset>
            </wp:positionH>
            <wp:positionV relativeFrom="margin">
              <wp:posOffset>2928696</wp:posOffset>
            </wp:positionV>
            <wp:extent cx="5828030" cy="3081655"/>
            <wp:effectExtent l="0" t="0" r="1270" b="4445"/>
            <wp:wrapSquare wrapText="bothSides"/>
            <wp:docPr id="29" name="Imagen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28030" cy="30816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887816B" w14:textId="78628903" w:rsidR="00F662C3" w:rsidRPr="00E87302" w:rsidRDefault="00E87302" w:rsidP="00E87302">
      <w:pPr>
        <w:pStyle w:val="Nestladdress"/>
        <w:numPr>
          <w:ilvl w:val="1"/>
          <w:numId w:val="3"/>
        </w:numPr>
      </w:pPr>
      <w:r w:rsidRPr="00E87302">
        <w:lastRenderedPageBreak/>
        <w:t>PC002002M01-2</w:t>
      </w:r>
      <w:r w:rsidRPr="00E87302">
        <w:t xml:space="preserve"> Horno de Galletas</w:t>
      </w:r>
    </w:p>
    <w:p w14:paraId="6AC4640A" w14:textId="562B1D5A" w:rsidR="00F662C3" w:rsidRDefault="00EC2AE5" w:rsidP="00F662C3">
      <w:pPr>
        <w:pStyle w:val="Nestladdress"/>
      </w:pPr>
      <w:r w:rsidRPr="00EC2AE5">
        <w:drawing>
          <wp:anchor distT="0" distB="0" distL="114300" distR="114300" simplePos="0" relativeHeight="251671552" behindDoc="0" locked="0" layoutInCell="1" allowOverlap="1" wp14:anchorId="603DE7E1" wp14:editId="6505BB62">
            <wp:simplePos x="0" y="0"/>
            <wp:positionH relativeFrom="margin">
              <wp:align>left</wp:align>
            </wp:positionH>
            <wp:positionV relativeFrom="margin">
              <wp:posOffset>3493186</wp:posOffset>
            </wp:positionV>
            <wp:extent cx="5828030" cy="3134995"/>
            <wp:effectExtent l="0" t="0" r="1270" b="8255"/>
            <wp:wrapSquare wrapText="bothSides"/>
            <wp:docPr id="33" name="Imagen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28030" cy="31349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FE4979">
        <w:rPr>
          <w:noProof/>
        </w:rPr>
        <w:drawing>
          <wp:anchor distT="0" distB="0" distL="114300" distR="114300" simplePos="0" relativeHeight="251670528" behindDoc="0" locked="0" layoutInCell="1" allowOverlap="1" wp14:anchorId="17330FD4" wp14:editId="5DDA999F">
            <wp:simplePos x="0" y="0"/>
            <wp:positionH relativeFrom="margin">
              <wp:align>right</wp:align>
            </wp:positionH>
            <wp:positionV relativeFrom="margin">
              <wp:posOffset>429311</wp:posOffset>
            </wp:positionV>
            <wp:extent cx="5828030" cy="3053715"/>
            <wp:effectExtent l="0" t="0" r="1270" b="0"/>
            <wp:wrapSquare wrapText="bothSides"/>
            <wp:docPr id="32" name="Imagen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28030" cy="30537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A52DE32" w14:textId="65CF3DC0" w:rsidR="00E87302" w:rsidRDefault="00E87302" w:rsidP="00F662C3">
      <w:pPr>
        <w:pStyle w:val="Nestladdress"/>
      </w:pPr>
    </w:p>
    <w:p w14:paraId="5A80DEEB" w14:textId="1CF4B3FE" w:rsidR="00F50E45" w:rsidRDefault="00F50E45" w:rsidP="00F662C3">
      <w:pPr>
        <w:pStyle w:val="Nestladdress"/>
      </w:pPr>
    </w:p>
    <w:p w14:paraId="72A9C9D9" w14:textId="76B17AF9" w:rsidR="00F50E45" w:rsidRDefault="00F50E45" w:rsidP="00F662C3">
      <w:pPr>
        <w:pStyle w:val="Nestladdress"/>
      </w:pPr>
    </w:p>
    <w:p w14:paraId="11C78717" w14:textId="2E962EBC" w:rsidR="00F50E45" w:rsidRDefault="00F50E45" w:rsidP="00F662C3">
      <w:pPr>
        <w:pStyle w:val="Nestladdress"/>
      </w:pPr>
    </w:p>
    <w:p w14:paraId="528BB0AC" w14:textId="5405902C" w:rsidR="00F50E45" w:rsidRDefault="00F50E45" w:rsidP="00F662C3">
      <w:pPr>
        <w:pStyle w:val="Nestladdress"/>
      </w:pPr>
    </w:p>
    <w:p w14:paraId="7478D214" w14:textId="5A205142" w:rsidR="00F50E45" w:rsidRDefault="00F50E45" w:rsidP="00F662C3">
      <w:pPr>
        <w:pStyle w:val="Nestladdress"/>
      </w:pPr>
    </w:p>
    <w:p w14:paraId="24DA44E5" w14:textId="6491B897" w:rsidR="00F50E45" w:rsidRDefault="00F50E45" w:rsidP="00F662C3">
      <w:pPr>
        <w:pStyle w:val="Nestladdress"/>
      </w:pPr>
    </w:p>
    <w:p w14:paraId="456369EC" w14:textId="11E3603F" w:rsidR="00F50E45" w:rsidRDefault="00F50E45" w:rsidP="00F662C3">
      <w:pPr>
        <w:pStyle w:val="Nestladdress"/>
      </w:pPr>
    </w:p>
    <w:p w14:paraId="5AF01EBC" w14:textId="48D807EF" w:rsidR="00F50E45" w:rsidRDefault="00F50E45" w:rsidP="00F662C3">
      <w:pPr>
        <w:pStyle w:val="Nestladdress"/>
      </w:pPr>
    </w:p>
    <w:p w14:paraId="22B53C69" w14:textId="1DDB40CB" w:rsidR="00F50E45" w:rsidRDefault="00F50E45" w:rsidP="00F662C3">
      <w:pPr>
        <w:pStyle w:val="Nestladdress"/>
      </w:pPr>
    </w:p>
    <w:p w14:paraId="7F516B82" w14:textId="71964A2B" w:rsidR="00F50E45" w:rsidRDefault="00F50E45" w:rsidP="00F662C3">
      <w:pPr>
        <w:pStyle w:val="Nestladdress"/>
      </w:pPr>
    </w:p>
    <w:p w14:paraId="2DA83BD9" w14:textId="77777777" w:rsidR="00F50E45" w:rsidRDefault="00F50E45" w:rsidP="00F662C3">
      <w:pPr>
        <w:pStyle w:val="Nestladdress"/>
      </w:pPr>
    </w:p>
    <w:p w14:paraId="4673849D" w14:textId="660AEBA5" w:rsidR="00E87302" w:rsidRDefault="00812E0B" w:rsidP="00812E0B">
      <w:pPr>
        <w:pStyle w:val="Nestladdress"/>
        <w:numPr>
          <w:ilvl w:val="1"/>
          <w:numId w:val="3"/>
        </w:numPr>
      </w:pPr>
      <w:r w:rsidRPr="00812E0B">
        <w:lastRenderedPageBreak/>
        <w:t>PC002003M01-0</w:t>
      </w:r>
      <w:r w:rsidRPr="00812E0B">
        <w:t xml:space="preserve"> Horno de Galletas</w:t>
      </w:r>
    </w:p>
    <w:p w14:paraId="301CD408" w14:textId="161B513A" w:rsidR="00812E0B" w:rsidRDefault="0028295A" w:rsidP="00812E0B">
      <w:pPr>
        <w:pStyle w:val="Nestladdress"/>
      </w:pPr>
      <w:r>
        <w:rPr>
          <w:noProof/>
        </w:rPr>
        <w:drawing>
          <wp:anchor distT="0" distB="0" distL="114300" distR="114300" simplePos="0" relativeHeight="251673600" behindDoc="0" locked="0" layoutInCell="1" allowOverlap="1" wp14:anchorId="3BA73459" wp14:editId="15E483AE">
            <wp:simplePos x="0" y="0"/>
            <wp:positionH relativeFrom="margin">
              <wp:posOffset>-59156</wp:posOffset>
            </wp:positionH>
            <wp:positionV relativeFrom="margin">
              <wp:align>center</wp:align>
            </wp:positionV>
            <wp:extent cx="5828030" cy="1941830"/>
            <wp:effectExtent l="0" t="0" r="1270" b="1270"/>
            <wp:wrapSquare wrapText="bothSides"/>
            <wp:docPr id="35" name="Imagen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28030" cy="19418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F50E45">
        <w:rPr>
          <w:noProof/>
        </w:rPr>
        <w:drawing>
          <wp:anchor distT="0" distB="0" distL="114300" distR="114300" simplePos="0" relativeHeight="251672576" behindDoc="0" locked="0" layoutInCell="1" allowOverlap="1" wp14:anchorId="4328A4AF" wp14:editId="2A6DF800">
            <wp:simplePos x="0" y="0"/>
            <wp:positionH relativeFrom="margin">
              <wp:posOffset>-45161</wp:posOffset>
            </wp:positionH>
            <wp:positionV relativeFrom="margin">
              <wp:posOffset>311480</wp:posOffset>
            </wp:positionV>
            <wp:extent cx="5828030" cy="3110230"/>
            <wp:effectExtent l="0" t="0" r="1270" b="0"/>
            <wp:wrapSquare wrapText="bothSides"/>
            <wp:docPr id="34" name="Imagen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28030" cy="31102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D12731E" w14:textId="253E17E2" w:rsidR="00812E0B" w:rsidRDefault="00812E0B" w:rsidP="00812E0B">
      <w:pPr>
        <w:pStyle w:val="Nestladdress"/>
      </w:pPr>
    </w:p>
    <w:p w14:paraId="394550E7" w14:textId="67D8D288" w:rsidR="0028295A" w:rsidRDefault="0028295A" w:rsidP="00812E0B">
      <w:pPr>
        <w:pStyle w:val="Nestladdress"/>
      </w:pPr>
    </w:p>
    <w:p w14:paraId="574352FB" w14:textId="48F05574" w:rsidR="0028295A" w:rsidRDefault="00B95BA6" w:rsidP="005550D9">
      <w:pPr>
        <w:pStyle w:val="Nestladdress"/>
        <w:numPr>
          <w:ilvl w:val="1"/>
          <w:numId w:val="3"/>
        </w:numPr>
      </w:pPr>
      <w:r w:rsidRPr="00B95BA6">
        <w:t>PC002004M01-</w:t>
      </w:r>
      <w:r>
        <w:t>9 Horno de Galletas</w:t>
      </w:r>
    </w:p>
    <w:p w14:paraId="187CE586" w14:textId="6C4227EE" w:rsidR="00B95BA6" w:rsidRDefault="00B95BA6" w:rsidP="00B95BA6">
      <w:pPr>
        <w:pStyle w:val="Nestladdress"/>
      </w:pPr>
      <w:r>
        <w:rPr>
          <w:noProof/>
        </w:rPr>
        <w:drawing>
          <wp:anchor distT="0" distB="0" distL="114300" distR="114300" simplePos="0" relativeHeight="251674624" behindDoc="0" locked="0" layoutInCell="1" allowOverlap="1" wp14:anchorId="51C2EA7A" wp14:editId="1E875C18">
            <wp:simplePos x="0" y="0"/>
            <wp:positionH relativeFrom="margin">
              <wp:posOffset>-81737</wp:posOffset>
            </wp:positionH>
            <wp:positionV relativeFrom="margin">
              <wp:posOffset>5892927</wp:posOffset>
            </wp:positionV>
            <wp:extent cx="5828030" cy="2966085"/>
            <wp:effectExtent l="0" t="0" r="1270" b="5715"/>
            <wp:wrapSquare wrapText="bothSides"/>
            <wp:docPr id="36" name="Imagen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28030" cy="29660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5B2F71A0" w14:textId="509182DC" w:rsidR="000E3DF5" w:rsidRDefault="000E3DF5" w:rsidP="000E3DF5">
      <w:pPr>
        <w:pStyle w:val="Nestladdress"/>
      </w:pPr>
      <w:r>
        <w:rPr>
          <w:noProof/>
        </w:rPr>
        <w:lastRenderedPageBreak/>
        <w:drawing>
          <wp:anchor distT="0" distB="0" distL="114300" distR="114300" simplePos="0" relativeHeight="251678720" behindDoc="0" locked="0" layoutInCell="1" allowOverlap="1" wp14:anchorId="0B0DF743" wp14:editId="451D75EF">
            <wp:simplePos x="0" y="0"/>
            <wp:positionH relativeFrom="page">
              <wp:posOffset>1126947</wp:posOffset>
            </wp:positionH>
            <wp:positionV relativeFrom="margin">
              <wp:align>top</wp:align>
            </wp:positionV>
            <wp:extent cx="5828030" cy="3078480"/>
            <wp:effectExtent l="0" t="0" r="1270" b="7620"/>
            <wp:wrapSquare wrapText="bothSides"/>
            <wp:docPr id="40" name="Imagen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28030" cy="30784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27C613DA" w14:textId="2B2CF945" w:rsidR="000E3DF5" w:rsidRDefault="000E3DF5" w:rsidP="000E3DF5">
      <w:pPr>
        <w:pStyle w:val="Nestladdress"/>
        <w:ind w:left="720"/>
      </w:pPr>
    </w:p>
    <w:p w14:paraId="614F1D4B" w14:textId="7A3AB2C3" w:rsidR="000A12D1" w:rsidRDefault="00DE6E42" w:rsidP="000A12D1">
      <w:pPr>
        <w:pStyle w:val="Nestladdress"/>
        <w:numPr>
          <w:ilvl w:val="1"/>
          <w:numId w:val="3"/>
        </w:numPr>
      </w:pPr>
      <w:r w:rsidRPr="00DE6E42">
        <w:t>PC002006M01-5</w:t>
      </w:r>
      <w:r>
        <w:t xml:space="preserve"> Horno de Galletas</w:t>
      </w:r>
    </w:p>
    <w:p w14:paraId="45AABBD1" w14:textId="402FA9DE" w:rsidR="00DE6E42" w:rsidRDefault="000E3DF5" w:rsidP="00DE6E42">
      <w:pPr>
        <w:pStyle w:val="Nestladdress"/>
      </w:pPr>
      <w:r>
        <w:rPr>
          <w:noProof/>
        </w:rPr>
        <w:drawing>
          <wp:anchor distT="0" distB="0" distL="114300" distR="114300" simplePos="0" relativeHeight="251677696" behindDoc="0" locked="0" layoutInCell="1" allowOverlap="1" wp14:anchorId="06BA41BD" wp14:editId="4B642FBD">
            <wp:simplePos x="0" y="0"/>
            <wp:positionH relativeFrom="page">
              <wp:posOffset>1082625</wp:posOffset>
            </wp:positionH>
            <wp:positionV relativeFrom="page">
              <wp:align>bottom</wp:align>
            </wp:positionV>
            <wp:extent cx="5828030" cy="2494280"/>
            <wp:effectExtent l="0" t="0" r="1270" b="1270"/>
            <wp:wrapSquare wrapText="bothSides"/>
            <wp:docPr id="39" name="Imagen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28030" cy="24942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76672" behindDoc="0" locked="0" layoutInCell="1" allowOverlap="1" wp14:anchorId="0C253F15" wp14:editId="1018F6F4">
            <wp:simplePos x="0" y="0"/>
            <wp:positionH relativeFrom="page">
              <wp:posOffset>1082675</wp:posOffset>
            </wp:positionH>
            <wp:positionV relativeFrom="margin">
              <wp:posOffset>3819678</wp:posOffset>
            </wp:positionV>
            <wp:extent cx="5828030" cy="3120390"/>
            <wp:effectExtent l="0" t="0" r="1270" b="3810"/>
            <wp:wrapSquare wrapText="bothSides"/>
            <wp:docPr id="38" name="Imagen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28030" cy="31203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35881D1" w14:textId="2352F28C" w:rsidR="00DE6E42" w:rsidRDefault="00DE6E42" w:rsidP="00DE6E42">
      <w:pPr>
        <w:pStyle w:val="Nestladdress"/>
      </w:pPr>
    </w:p>
    <w:p w14:paraId="21419D5F" w14:textId="25A074F6" w:rsidR="00B95BA6" w:rsidRDefault="00ED7C69" w:rsidP="00FE4E44">
      <w:pPr>
        <w:pStyle w:val="Nestladdress"/>
        <w:numPr>
          <w:ilvl w:val="1"/>
          <w:numId w:val="3"/>
        </w:numPr>
      </w:pPr>
      <w:r w:rsidRPr="00ED7C69">
        <w:t>PC002005M01-7</w:t>
      </w:r>
      <w:r w:rsidRPr="00ED7C69">
        <w:t xml:space="preserve"> </w:t>
      </w:r>
      <w:r w:rsidR="00F52FDA" w:rsidRPr="00ED7C69">
        <w:t>Horno</w:t>
      </w:r>
      <w:r w:rsidR="00F52FDA">
        <w:t xml:space="preserve"> de Galletas</w:t>
      </w:r>
    </w:p>
    <w:p w14:paraId="05F88CBC" w14:textId="79D3992C" w:rsidR="00F52FDA" w:rsidRDefault="00ED7C69" w:rsidP="00F52FDA">
      <w:pPr>
        <w:pStyle w:val="Nestladdress"/>
      </w:pPr>
      <w:r>
        <w:rPr>
          <w:noProof/>
        </w:rPr>
        <w:drawing>
          <wp:anchor distT="0" distB="0" distL="114300" distR="114300" simplePos="0" relativeHeight="251680768" behindDoc="0" locked="0" layoutInCell="1" allowOverlap="1" wp14:anchorId="2CF882C5" wp14:editId="5FB21DFE">
            <wp:simplePos x="0" y="0"/>
            <wp:positionH relativeFrom="margin">
              <wp:posOffset>-73787</wp:posOffset>
            </wp:positionH>
            <wp:positionV relativeFrom="margin">
              <wp:posOffset>3467633</wp:posOffset>
            </wp:positionV>
            <wp:extent cx="5828030" cy="2287270"/>
            <wp:effectExtent l="0" t="0" r="1270" b="0"/>
            <wp:wrapSquare wrapText="bothSides"/>
            <wp:docPr id="42" name="Imagen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28030" cy="22872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79744" behindDoc="0" locked="0" layoutInCell="1" allowOverlap="1" wp14:anchorId="7C10E2D7" wp14:editId="0FC36A1A">
            <wp:simplePos x="0" y="0"/>
            <wp:positionH relativeFrom="margin">
              <wp:posOffset>-96368</wp:posOffset>
            </wp:positionH>
            <wp:positionV relativeFrom="margin">
              <wp:posOffset>541452</wp:posOffset>
            </wp:positionV>
            <wp:extent cx="5828030" cy="2901950"/>
            <wp:effectExtent l="0" t="0" r="1270" b="0"/>
            <wp:wrapSquare wrapText="bothSides"/>
            <wp:docPr id="41" name="Imagen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28030" cy="29019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AF98E4A" w14:textId="13F9E836" w:rsidR="00F52FDA" w:rsidRDefault="00F52FDA" w:rsidP="00F52FDA">
      <w:pPr>
        <w:pStyle w:val="Nestladdress"/>
      </w:pPr>
    </w:p>
    <w:p w14:paraId="5F5203FE" w14:textId="53C80402" w:rsidR="00ED7C69" w:rsidRDefault="00ED7C69" w:rsidP="00F52FDA">
      <w:pPr>
        <w:pStyle w:val="Nestladdress"/>
      </w:pPr>
    </w:p>
    <w:p w14:paraId="521BBF75" w14:textId="43AB7833" w:rsidR="00ED7C69" w:rsidRDefault="000E2EB9" w:rsidP="00790119">
      <w:pPr>
        <w:pStyle w:val="Nestladdress"/>
        <w:numPr>
          <w:ilvl w:val="1"/>
          <w:numId w:val="3"/>
        </w:numPr>
      </w:pPr>
      <w:r w:rsidRPr="000E2EB9">
        <w:t>PC002007M01-3</w:t>
      </w:r>
      <w:r>
        <w:t xml:space="preserve"> Horno Chocolate 1</w:t>
      </w:r>
    </w:p>
    <w:p w14:paraId="7C2D7ECD" w14:textId="302217E0" w:rsidR="000E2EB9" w:rsidRDefault="000E2EB9" w:rsidP="000E2EB9">
      <w:pPr>
        <w:pStyle w:val="Nestladdress"/>
      </w:pPr>
      <w:r>
        <w:rPr>
          <w:noProof/>
        </w:rPr>
        <w:drawing>
          <wp:anchor distT="0" distB="0" distL="114300" distR="114300" simplePos="0" relativeHeight="251681792" behindDoc="0" locked="0" layoutInCell="1" allowOverlap="1" wp14:anchorId="36475628" wp14:editId="72DA0933">
            <wp:simplePos x="0" y="0"/>
            <wp:positionH relativeFrom="margin">
              <wp:posOffset>-110363</wp:posOffset>
            </wp:positionH>
            <wp:positionV relativeFrom="margin">
              <wp:posOffset>6458204</wp:posOffset>
            </wp:positionV>
            <wp:extent cx="5828030" cy="2926080"/>
            <wp:effectExtent l="0" t="0" r="1270" b="7620"/>
            <wp:wrapSquare wrapText="bothSides"/>
            <wp:docPr id="43" name="Imagen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28030" cy="29260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45BA32F3" w14:textId="77777777" w:rsidR="00514804" w:rsidRDefault="00514804" w:rsidP="000E2EB9">
      <w:pPr>
        <w:pStyle w:val="Nestladdress"/>
      </w:pPr>
    </w:p>
    <w:p w14:paraId="4ECB9659" w14:textId="77777777" w:rsidR="00514804" w:rsidRDefault="00514804" w:rsidP="000E2EB9">
      <w:pPr>
        <w:pStyle w:val="Nestladdress"/>
      </w:pPr>
    </w:p>
    <w:p w14:paraId="0ED4677F" w14:textId="3F9249BF" w:rsidR="000E2EB9" w:rsidRDefault="0031479D" w:rsidP="000E2EB9">
      <w:pPr>
        <w:pStyle w:val="Nestladdress"/>
      </w:pPr>
      <w:r w:rsidRPr="0031479D">
        <w:drawing>
          <wp:anchor distT="0" distB="0" distL="114300" distR="114300" simplePos="0" relativeHeight="251682816" behindDoc="0" locked="0" layoutInCell="1" allowOverlap="1" wp14:anchorId="5F13C249" wp14:editId="0291E099">
            <wp:simplePos x="0" y="0"/>
            <wp:positionH relativeFrom="page">
              <wp:posOffset>1031850</wp:posOffset>
            </wp:positionH>
            <wp:positionV relativeFrom="margin">
              <wp:align>top</wp:align>
            </wp:positionV>
            <wp:extent cx="5828030" cy="2279015"/>
            <wp:effectExtent l="0" t="0" r="1270" b="6985"/>
            <wp:wrapSquare wrapText="bothSides"/>
            <wp:docPr id="44" name="Imagen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28030" cy="22790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F053569" w14:textId="1C944214" w:rsidR="00ED7C69" w:rsidRDefault="00AE7086" w:rsidP="00AE7086">
      <w:pPr>
        <w:pStyle w:val="Nestladdress"/>
        <w:numPr>
          <w:ilvl w:val="1"/>
          <w:numId w:val="3"/>
        </w:numPr>
      </w:pPr>
      <w:r w:rsidRPr="00AE7086">
        <w:t>PC002008M01-1</w:t>
      </w:r>
      <w:r>
        <w:t xml:space="preserve"> Tostadora de Almendras</w:t>
      </w:r>
    </w:p>
    <w:p w14:paraId="68621C2D" w14:textId="4A0E8CA7" w:rsidR="00AE7086" w:rsidRDefault="005F1740" w:rsidP="00AE7086">
      <w:pPr>
        <w:pStyle w:val="Nestladdress"/>
      </w:pPr>
      <w:r w:rsidRPr="005F1740">
        <w:drawing>
          <wp:anchor distT="0" distB="0" distL="114300" distR="114300" simplePos="0" relativeHeight="251684864" behindDoc="0" locked="0" layoutInCell="1" allowOverlap="1" wp14:anchorId="3E68BC8C" wp14:editId="1B79AF05">
            <wp:simplePos x="0" y="0"/>
            <wp:positionH relativeFrom="margin">
              <wp:posOffset>-139623</wp:posOffset>
            </wp:positionH>
            <wp:positionV relativeFrom="margin">
              <wp:posOffset>6065164</wp:posOffset>
            </wp:positionV>
            <wp:extent cx="5828030" cy="2283460"/>
            <wp:effectExtent l="0" t="0" r="1270" b="2540"/>
            <wp:wrapSquare wrapText="bothSides"/>
            <wp:docPr id="46" name="Imagen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28030" cy="22834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83840" behindDoc="0" locked="0" layoutInCell="1" allowOverlap="1" wp14:anchorId="577D8FC5" wp14:editId="53236422">
            <wp:simplePos x="0" y="0"/>
            <wp:positionH relativeFrom="margin">
              <wp:posOffset>-139624</wp:posOffset>
            </wp:positionH>
            <wp:positionV relativeFrom="margin">
              <wp:posOffset>3120873</wp:posOffset>
            </wp:positionV>
            <wp:extent cx="5828030" cy="2922905"/>
            <wp:effectExtent l="0" t="0" r="1270" b="0"/>
            <wp:wrapSquare wrapText="bothSides"/>
            <wp:docPr id="45" name="Imagen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28030" cy="292290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226D6BFD" w14:textId="2B36C2CD" w:rsidR="00AE7086" w:rsidRDefault="00AE7086" w:rsidP="00AE7086">
      <w:pPr>
        <w:pStyle w:val="Nestladdress"/>
      </w:pPr>
    </w:p>
    <w:p w14:paraId="6EDC0E08" w14:textId="2C72BC98" w:rsidR="005F1740" w:rsidRDefault="00EA5F92" w:rsidP="00EA5F92">
      <w:pPr>
        <w:pStyle w:val="Nestladdress"/>
        <w:numPr>
          <w:ilvl w:val="1"/>
          <w:numId w:val="3"/>
        </w:numPr>
      </w:pPr>
      <w:r w:rsidRPr="00EA5F92">
        <w:lastRenderedPageBreak/>
        <w:t>PC002001M01-4</w:t>
      </w:r>
      <w:r>
        <w:t xml:space="preserve"> Horno de Galletas</w:t>
      </w:r>
    </w:p>
    <w:p w14:paraId="48B9E0B2" w14:textId="6E3E87D2" w:rsidR="00EA5F92" w:rsidRDefault="003D0EAB" w:rsidP="00EA5F92">
      <w:pPr>
        <w:pStyle w:val="Nestladdress"/>
      </w:pPr>
      <w:r w:rsidRPr="003D0EAB">
        <w:drawing>
          <wp:anchor distT="0" distB="0" distL="114300" distR="114300" simplePos="0" relativeHeight="251686912" behindDoc="0" locked="0" layoutInCell="1" allowOverlap="1" wp14:anchorId="59272A9D" wp14:editId="6FED6EA9">
            <wp:simplePos x="0" y="0"/>
            <wp:positionH relativeFrom="margin">
              <wp:align>left</wp:align>
            </wp:positionH>
            <wp:positionV relativeFrom="margin">
              <wp:posOffset>3232886</wp:posOffset>
            </wp:positionV>
            <wp:extent cx="5828030" cy="2983865"/>
            <wp:effectExtent l="0" t="0" r="1270" b="6985"/>
            <wp:wrapSquare wrapText="bothSides"/>
            <wp:docPr id="48" name="Imagen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28030" cy="298386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256959">
        <w:rPr>
          <w:noProof/>
        </w:rPr>
        <w:drawing>
          <wp:anchor distT="0" distB="0" distL="114300" distR="114300" simplePos="0" relativeHeight="251685888" behindDoc="0" locked="0" layoutInCell="1" allowOverlap="1" wp14:anchorId="4ADD3724" wp14:editId="7AB1096D">
            <wp:simplePos x="0" y="0"/>
            <wp:positionH relativeFrom="margin">
              <wp:align>right</wp:align>
            </wp:positionH>
            <wp:positionV relativeFrom="margin">
              <wp:posOffset>366166</wp:posOffset>
            </wp:positionV>
            <wp:extent cx="5828030" cy="2851785"/>
            <wp:effectExtent l="0" t="0" r="1270" b="5715"/>
            <wp:wrapSquare wrapText="bothSides"/>
            <wp:docPr id="47" name="Imagen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28030" cy="28517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0ECCF29" w14:textId="02BB2E7A" w:rsidR="00EA5F92" w:rsidRDefault="00EA5F92" w:rsidP="00EA5F92">
      <w:pPr>
        <w:pStyle w:val="Nestladdress"/>
      </w:pPr>
    </w:p>
    <w:p w14:paraId="61F2B325" w14:textId="4F1FAF27" w:rsidR="003D0EAB" w:rsidRDefault="003D0EAB" w:rsidP="00EA5F92">
      <w:pPr>
        <w:pStyle w:val="Nestladdress"/>
      </w:pPr>
    </w:p>
    <w:p w14:paraId="0D8F4E14" w14:textId="4DB2FFC0" w:rsidR="00E86DFB" w:rsidRDefault="00E86DFB" w:rsidP="00EA5F92">
      <w:pPr>
        <w:pStyle w:val="Nestladdress"/>
      </w:pPr>
    </w:p>
    <w:p w14:paraId="670A4236" w14:textId="0F9B0D2D" w:rsidR="00E86DFB" w:rsidRDefault="00E86DFB" w:rsidP="00EA5F92">
      <w:pPr>
        <w:pStyle w:val="Nestladdress"/>
      </w:pPr>
    </w:p>
    <w:p w14:paraId="4A553EFB" w14:textId="435DEF89" w:rsidR="00E86DFB" w:rsidRDefault="00E86DFB" w:rsidP="00EA5F92">
      <w:pPr>
        <w:pStyle w:val="Nestladdress"/>
      </w:pPr>
    </w:p>
    <w:p w14:paraId="05BB3822" w14:textId="7A653043" w:rsidR="00E86DFB" w:rsidRDefault="00E86DFB" w:rsidP="00EA5F92">
      <w:pPr>
        <w:pStyle w:val="Nestladdress"/>
      </w:pPr>
    </w:p>
    <w:p w14:paraId="16F97839" w14:textId="7B85DC2C" w:rsidR="00E86DFB" w:rsidRDefault="00E86DFB" w:rsidP="00EA5F92">
      <w:pPr>
        <w:pStyle w:val="Nestladdress"/>
      </w:pPr>
    </w:p>
    <w:p w14:paraId="595C9066" w14:textId="4F1C822E" w:rsidR="00E86DFB" w:rsidRDefault="00E86DFB" w:rsidP="00EA5F92">
      <w:pPr>
        <w:pStyle w:val="Nestladdress"/>
      </w:pPr>
    </w:p>
    <w:p w14:paraId="13BAF27C" w14:textId="05F53560" w:rsidR="00E86DFB" w:rsidRDefault="00E86DFB" w:rsidP="00EA5F92">
      <w:pPr>
        <w:pStyle w:val="Nestladdress"/>
      </w:pPr>
    </w:p>
    <w:p w14:paraId="2B0D4B70" w14:textId="3813DDEE" w:rsidR="00E86DFB" w:rsidRDefault="00E86DFB" w:rsidP="00EA5F92">
      <w:pPr>
        <w:pStyle w:val="Nestladdress"/>
      </w:pPr>
    </w:p>
    <w:p w14:paraId="6D35CFEC" w14:textId="4476701E" w:rsidR="00E86DFB" w:rsidRDefault="00E86DFB" w:rsidP="00EA5F92">
      <w:pPr>
        <w:pStyle w:val="Nestladdress"/>
      </w:pPr>
    </w:p>
    <w:p w14:paraId="0EB81195" w14:textId="46873D12" w:rsidR="00E86DFB" w:rsidRDefault="00E86DFB" w:rsidP="00EA5F92">
      <w:pPr>
        <w:pStyle w:val="Nestladdress"/>
      </w:pPr>
    </w:p>
    <w:p w14:paraId="4D3EC15E" w14:textId="7B8D0737" w:rsidR="00E86DFB" w:rsidRDefault="00E86DFB" w:rsidP="00EA5F92">
      <w:pPr>
        <w:pStyle w:val="Nestladdress"/>
      </w:pPr>
    </w:p>
    <w:p w14:paraId="6C5AC18A" w14:textId="70BFAF02" w:rsidR="00E86DFB" w:rsidRDefault="00E86DFB" w:rsidP="00EA5F92">
      <w:pPr>
        <w:pStyle w:val="Nestladdress"/>
      </w:pPr>
    </w:p>
    <w:p w14:paraId="04A9E4E1" w14:textId="77777777" w:rsidR="00E86DFB" w:rsidRDefault="00E86DFB" w:rsidP="00EA5F92">
      <w:pPr>
        <w:pStyle w:val="Nestladdress"/>
      </w:pPr>
    </w:p>
    <w:p w14:paraId="75F9416D" w14:textId="04BE36AD" w:rsidR="003D0EAB" w:rsidRDefault="00E86DFB" w:rsidP="003D0EAB">
      <w:pPr>
        <w:pStyle w:val="Nestladdress"/>
        <w:numPr>
          <w:ilvl w:val="1"/>
          <w:numId w:val="3"/>
        </w:numPr>
      </w:pPr>
      <w:r w:rsidRPr="00E86DFB">
        <w:lastRenderedPageBreak/>
        <w:t>PC002009M01-k</w:t>
      </w:r>
      <w:r>
        <w:t xml:space="preserve"> Secado de Cereales</w:t>
      </w:r>
    </w:p>
    <w:p w14:paraId="10444166" w14:textId="1BE7E136" w:rsidR="00E86DFB" w:rsidRDefault="00E86DFB" w:rsidP="00E86DFB">
      <w:pPr>
        <w:pStyle w:val="Nestladdress"/>
      </w:pPr>
    </w:p>
    <w:p w14:paraId="6A02F8FE" w14:textId="2ED1276D" w:rsidR="004E05E0" w:rsidRDefault="00D240AF" w:rsidP="00E86DFB">
      <w:pPr>
        <w:pStyle w:val="Nestladdress"/>
      </w:pPr>
      <w:r w:rsidRPr="00D240AF">
        <w:drawing>
          <wp:anchor distT="0" distB="0" distL="114300" distR="114300" simplePos="0" relativeHeight="251688960" behindDoc="0" locked="0" layoutInCell="1" allowOverlap="1" wp14:anchorId="6F0FA6E7" wp14:editId="0CAC03C5">
            <wp:simplePos x="0" y="0"/>
            <wp:positionH relativeFrom="margin">
              <wp:align>left</wp:align>
            </wp:positionH>
            <wp:positionV relativeFrom="margin">
              <wp:posOffset>3411220</wp:posOffset>
            </wp:positionV>
            <wp:extent cx="5828030" cy="2241550"/>
            <wp:effectExtent l="0" t="0" r="1270" b="6350"/>
            <wp:wrapSquare wrapText="bothSides"/>
            <wp:docPr id="50" name="Imagen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28030" cy="22415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4E05E0">
        <w:rPr>
          <w:noProof/>
        </w:rPr>
        <w:drawing>
          <wp:anchor distT="0" distB="0" distL="114300" distR="114300" simplePos="0" relativeHeight="251687936" behindDoc="0" locked="0" layoutInCell="1" allowOverlap="1" wp14:anchorId="5F25F87F" wp14:editId="4718B129">
            <wp:simplePos x="0" y="0"/>
            <wp:positionH relativeFrom="margin">
              <wp:align>right</wp:align>
            </wp:positionH>
            <wp:positionV relativeFrom="margin">
              <wp:posOffset>490576</wp:posOffset>
            </wp:positionV>
            <wp:extent cx="5828030" cy="2915920"/>
            <wp:effectExtent l="0" t="0" r="1270" b="0"/>
            <wp:wrapSquare wrapText="bothSides"/>
            <wp:docPr id="49" name="Imagen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28030" cy="29159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77C46A21" w14:textId="719CDD9A" w:rsidR="004E05E0" w:rsidRDefault="004E05E0" w:rsidP="00E86DFB">
      <w:pPr>
        <w:pStyle w:val="Nestladdress"/>
      </w:pPr>
    </w:p>
    <w:p w14:paraId="4BDF2743" w14:textId="168B9317" w:rsidR="006437E2" w:rsidRDefault="006437E2" w:rsidP="00E86DFB">
      <w:pPr>
        <w:pStyle w:val="Nestladdress"/>
      </w:pPr>
    </w:p>
    <w:p w14:paraId="42EF117D" w14:textId="41FF00DD" w:rsidR="006437E2" w:rsidRDefault="0010052B" w:rsidP="0010052B">
      <w:pPr>
        <w:pStyle w:val="Nestladdress"/>
        <w:numPr>
          <w:ilvl w:val="1"/>
          <w:numId w:val="3"/>
        </w:numPr>
      </w:pPr>
      <w:r w:rsidRPr="0010052B">
        <w:t>PC002011M01-1</w:t>
      </w:r>
      <w:r>
        <w:t xml:space="preserve"> Secado de Cereales</w:t>
      </w:r>
    </w:p>
    <w:p w14:paraId="0FAE1DC4" w14:textId="7EB9AB12" w:rsidR="0010052B" w:rsidRDefault="002F0A36" w:rsidP="0010052B">
      <w:pPr>
        <w:pStyle w:val="Nestladdress"/>
      </w:pPr>
      <w:r>
        <w:rPr>
          <w:noProof/>
        </w:rPr>
        <w:drawing>
          <wp:anchor distT="0" distB="0" distL="114300" distR="114300" simplePos="0" relativeHeight="251689984" behindDoc="0" locked="0" layoutInCell="1" allowOverlap="1" wp14:anchorId="16F33D17" wp14:editId="35740873">
            <wp:simplePos x="0" y="0"/>
            <wp:positionH relativeFrom="margin">
              <wp:align>left</wp:align>
            </wp:positionH>
            <wp:positionV relativeFrom="margin">
              <wp:posOffset>6270142</wp:posOffset>
            </wp:positionV>
            <wp:extent cx="5828030" cy="2914015"/>
            <wp:effectExtent l="0" t="0" r="1270" b="635"/>
            <wp:wrapSquare wrapText="bothSides"/>
            <wp:docPr id="51" name="Imagen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28030" cy="29140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A3A8D61" w14:textId="77777777" w:rsidR="002F0A36" w:rsidRDefault="002F0A36" w:rsidP="0010052B">
      <w:pPr>
        <w:pStyle w:val="Nestladdress"/>
      </w:pPr>
    </w:p>
    <w:p w14:paraId="7548B0AA" w14:textId="77777777" w:rsidR="002F0A36" w:rsidRDefault="002F0A36" w:rsidP="0010052B">
      <w:pPr>
        <w:pStyle w:val="Nestladdress"/>
      </w:pPr>
    </w:p>
    <w:p w14:paraId="388F18FC" w14:textId="23AFB585" w:rsidR="0010052B" w:rsidRDefault="00C46843" w:rsidP="002F0A36">
      <w:pPr>
        <w:pStyle w:val="Nestladdress"/>
        <w:numPr>
          <w:ilvl w:val="1"/>
          <w:numId w:val="3"/>
        </w:numPr>
      </w:pPr>
      <w:r w:rsidRPr="00C46843">
        <w:t>PC002013M01-8</w:t>
      </w:r>
      <w:r w:rsidR="002F0A36" w:rsidRPr="002F0A36">
        <w:drawing>
          <wp:anchor distT="0" distB="0" distL="114300" distR="114300" simplePos="0" relativeHeight="251691008" behindDoc="0" locked="0" layoutInCell="1" allowOverlap="1" wp14:anchorId="0BFA341F" wp14:editId="4980C6D1">
            <wp:simplePos x="0" y="0"/>
            <wp:positionH relativeFrom="margin">
              <wp:posOffset>-51206</wp:posOffset>
            </wp:positionH>
            <wp:positionV relativeFrom="margin">
              <wp:posOffset>23495</wp:posOffset>
            </wp:positionV>
            <wp:extent cx="5828030" cy="2242185"/>
            <wp:effectExtent l="0" t="0" r="1270" b="5715"/>
            <wp:wrapSquare wrapText="bothSides"/>
            <wp:docPr id="52" name="Imagen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28030" cy="22421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 xml:space="preserve"> Horno de Galleta</w:t>
      </w:r>
    </w:p>
    <w:p w14:paraId="2D580D30" w14:textId="18F79E3F" w:rsidR="00C46843" w:rsidRDefault="00C5796A" w:rsidP="00C46843">
      <w:pPr>
        <w:pStyle w:val="Nestladdress"/>
      </w:pPr>
      <w:r w:rsidRPr="00C5796A">
        <w:drawing>
          <wp:anchor distT="0" distB="0" distL="114300" distR="114300" simplePos="0" relativeHeight="251693056" behindDoc="0" locked="0" layoutInCell="1" allowOverlap="1" wp14:anchorId="23E3AA3F" wp14:editId="6E7E833E">
            <wp:simplePos x="0" y="0"/>
            <wp:positionH relativeFrom="margin">
              <wp:align>right</wp:align>
            </wp:positionH>
            <wp:positionV relativeFrom="margin">
              <wp:posOffset>6048959</wp:posOffset>
            </wp:positionV>
            <wp:extent cx="5828030" cy="3035935"/>
            <wp:effectExtent l="0" t="0" r="1270" b="0"/>
            <wp:wrapSquare wrapText="bothSides"/>
            <wp:docPr id="54" name="Imagen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28030" cy="303593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9312BD">
        <w:rPr>
          <w:noProof/>
        </w:rPr>
        <w:drawing>
          <wp:anchor distT="0" distB="0" distL="114300" distR="114300" simplePos="0" relativeHeight="251692032" behindDoc="0" locked="0" layoutInCell="1" allowOverlap="1" wp14:anchorId="3AC97E0C" wp14:editId="536A8CA9">
            <wp:simplePos x="0" y="0"/>
            <wp:positionH relativeFrom="margin">
              <wp:align>left</wp:align>
            </wp:positionH>
            <wp:positionV relativeFrom="margin">
              <wp:posOffset>2918434</wp:posOffset>
            </wp:positionV>
            <wp:extent cx="5828030" cy="3108960"/>
            <wp:effectExtent l="0" t="0" r="1270" b="0"/>
            <wp:wrapSquare wrapText="bothSides"/>
            <wp:docPr id="53" name="Imagen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28030" cy="31089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39BF8956" w14:textId="713AB7AF" w:rsidR="00C46843" w:rsidRDefault="00874D49" w:rsidP="00C5796A">
      <w:pPr>
        <w:pStyle w:val="Nestladdress"/>
        <w:numPr>
          <w:ilvl w:val="1"/>
          <w:numId w:val="3"/>
        </w:numPr>
      </w:pPr>
      <w:r w:rsidRPr="00874D49">
        <w:lastRenderedPageBreak/>
        <w:t>PC002014M01-6</w:t>
      </w:r>
      <w:r>
        <w:t xml:space="preserve"> Horno Chocolate 2</w:t>
      </w:r>
    </w:p>
    <w:p w14:paraId="14F53DF5" w14:textId="4CE7DCF3" w:rsidR="00874D49" w:rsidRDefault="003644F4" w:rsidP="00874D49">
      <w:pPr>
        <w:pStyle w:val="Prrafodelista"/>
      </w:pPr>
      <w:r w:rsidRPr="003644F4">
        <w:drawing>
          <wp:anchor distT="0" distB="0" distL="114300" distR="114300" simplePos="0" relativeHeight="251695104" behindDoc="0" locked="0" layoutInCell="1" allowOverlap="1" wp14:anchorId="421DC542" wp14:editId="02106359">
            <wp:simplePos x="0" y="0"/>
            <wp:positionH relativeFrom="margin">
              <wp:posOffset>-66471</wp:posOffset>
            </wp:positionH>
            <wp:positionV relativeFrom="margin">
              <wp:posOffset>3307639</wp:posOffset>
            </wp:positionV>
            <wp:extent cx="5828030" cy="2271395"/>
            <wp:effectExtent l="0" t="0" r="1270" b="0"/>
            <wp:wrapSquare wrapText="bothSides"/>
            <wp:docPr id="56" name="Imagen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28030" cy="22713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1022B4">
        <w:rPr>
          <w:noProof/>
        </w:rPr>
        <w:drawing>
          <wp:anchor distT="0" distB="0" distL="114300" distR="114300" simplePos="0" relativeHeight="251694080" behindDoc="0" locked="0" layoutInCell="1" allowOverlap="1" wp14:anchorId="36FABDB9" wp14:editId="3B308E40">
            <wp:simplePos x="0" y="0"/>
            <wp:positionH relativeFrom="margin">
              <wp:posOffset>-66472</wp:posOffset>
            </wp:positionH>
            <wp:positionV relativeFrom="margin">
              <wp:posOffset>368427</wp:posOffset>
            </wp:positionV>
            <wp:extent cx="5828030" cy="2898140"/>
            <wp:effectExtent l="0" t="0" r="1270" b="0"/>
            <wp:wrapSquare wrapText="bothSides"/>
            <wp:docPr id="55" name="Imagen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28030" cy="28981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74A5BA9E" w14:textId="693CBA84" w:rsidR="00874D49" w:rsidRDefault="00874D49" w:rsidP="00874D49">
      <w:pPr>
        <w:pStyle w:val="Nestladdress"/>
      </w:pPr>
    </w:p>
    <w:p w14:paraId="69332378" w14:textId="11B0DDC1" w:rsidR="00C46843" w:rsidRDefault="00C46843" w:rsidP="00C46843">
      <w:pPr>
        <w:pStyle w:val="Nestladdress"/>
      </w:pPr>
    </w:p>
    <w:p w14:paraId="10FB1340" w14:textId="71832AF7" w:rsidR="00CD479D" w:rsidRDefault="00CD479D" w:rsidP="00C46843">
      <w:pPr>
        <w:pStyle w:val="Nestladdress"/>
      </w:pPr>
    </w:p>
    <w:p w14:paraId="6828A56E" w14:textId="1894D6DA" w:rsidR="00CD479D" w:rsidRDefault="00CD479D" w:rsidP="00CD479D">
      <w:pPr>
        <w:pStyle w:val="Nestladdress"/>
        <w:numPr>
          <w:ilvl w:val="1"/>
          <w:numId w:val="3"/>
        </w:numPr>
      </w:pPr>
      <w:r w:rsidRPr="00CD479D">
        <w:t>PC002015M01-4</w:t>
      </w:r>
      <w:r>
        <w:t xml:space="preserve"> Horno Línea Champaña</w:t>
      </w:r>
    </w:p>
    <w:p w14:paraId="7AF57A19" w14:textId="5DB2E45A" w:rsidR="00CD479D" w:rsidRDefault="00DE2060" w:rsidP="00CD479D">
      <w:pPr>
        <w:pStyle w:val="Nestladdress"/>
      </w:pPr>
      <w:r>
        <w:rPr>
          <w:noProof/>
        </w:rPr>
        <w:drawing>
          <wp:anchor distT="0" distB="0" distL="114300" distR="114300" simplePos="0" relativeHeight="251696128" behindDoc="0" locked="0" layoutInCell="1" allowOverlap="1" wp14:anchorId="0AB03EF3" wp14:editId="32EF26F0">
            <wp:simplePos x="0" y="0"/>
            <wp:positionH relativeFrom="margin">
              <wp:align>right</wp:align>
            </wp:positionH>
            <wp:positionV relativeFrom="margin">
              <wp:posOffset>6437782</wp:posOffset>
            </wp:positionV>
            <wp:extent cx="5828030" cy="2849880"/>
            <wp:effectExtent l="0" t="0" r="1270" b="7620"/>
            <wp:wrapSquare wrapText="bothSides"/>
            <wp:docPr id="57" name="Imagen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28030" cy="28498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3943F630" w14:textId="77777777" w:rsidR="001C0455" w:rsidRDefault="001C0455" w:rsidP="00CD479D">
      <w:pPr>
        <w:pStyle w:val="Nestladdress"/>
      </w:pPr>
    </w:p>
    <w:p w14:paraId="15273B0F" w14:textId="2FD25890" w:rsidR="001C0455" w:rsidRDefault="001C0455" w:rsidP="00CD479D">
      <w:pPr>
        <w:pStyle w:val="Nestladdress"/>
      </w:pPr>
    </w:p>
    <w:p w14:paraId="77A231D7" w14:textId="67B1B08B" w:rsidR="00CD479D" w:rsidRDefault="002C70CC" w:rsidP="00781A42">
      <w:pPr>
        <w:pStyle w:val="Nestladdress"/>
        <w:numPr>
          <w:ilvl w:val="1"/>
          <w:numId w:val="3"/>
        </w:numPr>
      </w:pPr>
      <w:r w:rsidRPr="002C70CC">
        <w:drawing>
          <wp:anchor distT="0" distB="0" distL="114300" distR="114300" simplePos="0" relativeHeight="251699200" behindDoc="0" locked="0" layoutInCell="1" allowOverlap="1" wp14:anchorId="76458234" wp14:editId="26CEA215">
            <wp:simplePos x="0" y="0"/>
            <wp:positionH relativeFrom="margin">
              <wp:align>left</wp:align>
            </wp:positionH>
            <wp:positionV relativeFrom="margin">
              <wp:posOffset>6296101</wp:posOffset>
            </wp:positionV>
            <wp:extent cx="5828030" cy="3053715"/>
            <wp:effectExtent l="0" t="0" r="1270" b="0"/>
            <wp:wrapSquare wrapText="bothSides"/>
            <wp:docPr id="60" name="Imagen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28030" cy="30537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98176" behindDoc="0" locked="0" layoutInCell="1" allowOverlap="1" wp14:anchorId="4A5A8A0C" wp14:editId="47822C0D">
            <wp:simplePos x="0" y="0"/>
            <wp:positionH relativeFrom="margin">
              <wp:align>left</wp:align>
            </wp:positionH>
            <wp:positionV relativeFrom="margin">
              <wp:posOffset>3329102</wp:posOffset>
            </wp:positionV>
            <wp:extent cx="5828030" cy="2973070"/>
            <wp:effectExtent l="0" t="0" r="1270" b="0"/>
            <wp:wrapSquare wrapText="bothSides"/>
            <wp:docPr id="59" name="Imagen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28030" cy="29730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781A42" w:rsidRPr="00781A42">
        <w:t>PC002016M01-2</w:t>
      </w:r>
      <w:r w:rsidR="001C0455" w:rsidRPr="001C0455">
        <w:drawing>
          <wp:anchor distT="0" distB="0" distL="114300" distR="114300" simplePos="0" relativeHeight="251697152" behindDoc="0" locked="0" layoutInCell="1" allowOverlap="1" wp14:anchorId="40E241CD" wp14:editId="27B2ACCD">
            <wp:simplePos x="0" y="0"/>
            <wp:positionH relativeFrom="margin">
              <wp:align>left</wp:align>
            </wp:positionH>
            <wp:positionV relativeFrom="margin">
              <wp:posOffset>-125959</wp:posOffset>
            </wp:positionV>
            <wp:extent cx="5828030" cy="2927985"/>
            <wp:effectExtent l="0" t="0" r="1270" b="5715"/>
            <wp:wrapSquare wrapText="bothSides"/>
            <wp:docPr id="58" name="Imagen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28030" cy="29279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781A42">
        <w:t xml:space="preserve"> Horno de Galletas</w:t>
      </w:r>
    </w:p>
    <w:p w14:paraId="2D4F7748" w14:textId="0E5B82B2" w:rsidR="00781A42" w:rsidRDefault="00781A42" w:rsidP="00781A42">
      <w:pPr>
        <w:pStyle w:val="Nestladdress"/>
      </w:pPr>
    </w:p>
    <w:p w14:paraId="6F359854" w14:textId="0CBCED96" w:rsidR="00781A42" w:rsidRDefault="00B21134" w:rsidP="002C70CC">
      <w:pPr>
        <w:pStyle w:val="Nestladdress"/>
        <w:numPr>
          <w:ilvl w:val="1"/>
          <w:numId w:val="3"/>
        </w:numPr>
      </w:pPr>
      <w:r w:rsidRPr="00B21134">
        <w:t>PC002549M01-0</w:t>
      </w:r>
      <w:r w:rsidR="00AC4CB4">
        <w:t xml:space="preserve"> Horno Chocolate</w:t>
      </w:r>
    </w:p>
    <w:p w14:paraId="7F1E7C71" w14:textId="3666F517" w:rsidR="00AC4CB4" w:rsidRDefault="007861B2" w:rsidP="00AC4CB4">
      <w:pPr>
        <w:pStyle w:val="Prrafodelista"/>
      </w:pPr>
      <w:r w:rsidRPr="007861B2">
        <w:drawing>
          <wp:anchor distT="0" distB="0" distL="114300" distR="114300" simplePos="0" relativeHeight="251701248" behindDoc="0" locked="0" layoutInCell="1" allowOverlap="1" wp14:anchorId="2358997E" wp14:editId="6E5C6334">
            <wp:simplePos x="0" y="0"/>
            <wp:positionH relativeFrom="margin">
              <wp:posOffset>6681</wp:posOffset>
            </wp:positionH>
            <wp:positionV relativeFrom="margin">
              <wp:posOffset>3401746</wp:posOffset>
            </wp:positionV>
            <wp:extent cx="5828030" cy="2220595"/>
            <wp:effectExtent l="0" t="0" r="1270" b="8255"/>
            <wp:wrapSquare wrapText="bothSides"/>
            <wp:docPr id="62" name="Imagen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28030" cy="22205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AC4CB4">
        <w:rPr>
          <w:noProof/>
        </w:rPr>
        <w:drawing>
          <wp:anchor distT="0" distB="0" distL="114300" distR="114300" simplePos="0" relativeHeight="251700224" behindDoc="0" locked="0" layoutInCell="1" allowOverlap="1" wp14:anchorId="67EBAA99" wp14:editId="300E8FA6">
            <wp:simplePos x="0" y="0"/>
            <wp:positionH relativeFrom="margin">
              <wp:align>left</wp:align>
            </wp:positionH>
            <wp:positionV relativeFrom="margin">
              <wp:posOffset>498526</wp:posOffset>
            </wp:positionV>
            <wp:extent cx="5828030" cy="2912110"/>
            <wp:effectExtent l="0" t="0" r="1270" b="2540"/>
            <wp:wrapSquare wrapText="bothSides"/>
            <wp:docPr id="61" name="Imagen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28030" cy="29121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46F34EAF" w14:textId="26D54182" w:rsidR="00AC4CB4" w:rsidRDefault="00AC4CB4" w:rsidP="00AC4CB4">
      <w:pPr>
        <w:pStyle w:val="Nestladdress"/>
      </w:pPr>
    </w:p>
    <w:p w14:paraId="5E3EDD02" w14:textId="01305EE5" w:rsidR="007861B2" w:rsidRDefault="007861B2" w:rsidP="00AC4CB4">
      <w:pPr>
        <w:pStyle w:val="Nestladdress"/>
      </w:pPr>
    </w:p>
    <w:p w14:paraId="37B51A09" w14:textId="7A1C44A8" w:rsidR="007861B2" w:rsidRDefault="007861B2" w:rsidP="00AC4CB4">
      <w:pPr>
        <w:pStyle w:val="Nestladdress"/>
      </w:pPr>
    </w:p>
    <w:p w14:paraId="2982DF5D" w14:textId="1CBFAFDB" w:rsidR="004A4B4C" w:rsidRDefault="004A4B4C" w:rsidP="00AC4CB4">
      <w:pPr>
        <w:pStyle w:val="Nestladdress"/>
      </w:pPr>
    </w:p>
    <w:p w14:paraId="00CA1976" w14:textId="643F807B" w:rsidR="004A4B4C" w:rsidRDefault="004A4B4C" w:rsidP="00AC4CB4">
      <w:pPr>
        <w:pStyle w:val="Nestladdress"/>
      </w:pPr>
    </w:p>
    <w:p w14:paraId="7330ECDC" w14:textId="36FBBB18" w:rsidR="004A4B4C" w:rsidRDefault="004A4B4C" w:rsidP="00AC4CB4">
      <w:pPr>
        <w:pStyle w:val="Nestladdress"/>
      </w:pPr>
    </w:p>
    <w:p w14:paraId="72455544" w14:textId="68E511D4" w:rsidR="004A4B4C" w:rsidRDefault="004A4B4C" w:rsidP="00AC4CB4">
      <w:pPr>
        <w:pStyle w:val="Nestladdress"/>
      </w:pPr>
    </w:p>
    <w:p w14:paraId="36E9E33C" w14:textId="45BF39E1" w:rsidR="004A4B4C" w:rsidRDefault="004A4B4C" w:rsidP="00AC4CB4">
      <w:pPr>
        <w:pStyle w:val="Nestladdress"/>
      </w:pPr>
    </w:p>
    <w:p w14:paraId="541C58B6" w14:textId="5E840E24" w:rsidR="004A4B4C" w:rsidRDefault="004A4B4C" w:rsidP="00AC4CB4">
      <w:pPr>
        <w:pStyle w:val="Nestladdress"/>
      </w:pPr>
    </w:p>
    <w:p w14:paraId="0B1F549F" w14:textId="4BFE0D8F" w:rsidR="004A4B4C" w:rsidRDefault="004A4B4C" w:rsidP="00AC4CB4">
      <w:pPr>
        <w:pStyle w:val="Nestladdress"/>
      </w:pPr>
    </w:p>
    <w:p w14:paraId="6C5B10D2" w14:textId="7CA13B60" w:rsidR="004A4B4C" w:rsidRDefault="004A4B4C" w:rsidP="00AC4CB4">
      <w:pPr>
        <w:pStyle w:val="Nestladdress"/>
      </w:pPr>
    </w:p>
    <w:p w14:paraId="506FD214" w14:textId="6CDB1B03" w:rsidR="004A4B4C" w:rsidRDefault="004A4B4C" w:rsidP="00AC4CB4">
      <w:pPr>
        <w:pStyle w:val="Nestladdress"/>
      </w:pPr>
    </w:p>
    <w:p w14:paraId="2CA82273" w14:textId="493E6008" w:rsidR="004A4B4C" w:rsidRDefault="004A4B4C" w:rsidP="00AC4CB4">
      <w:pPr>
        <w:pStyle w:val="Nestladdress"/>
      </w:pPr>
    </w:p>
    <w:p w14:paraId="78F6ECF8" w14:textId="33EDCCAC" w:rsidR="004A4B4C" w:rsidRDefault="004A4B4C" w:rsidP="00AC4CB4">
      <w:pPr>
        <w:pStyle w:val="Nestladdress"/>
      </w:pPr>
    </w:p>
    <w:p w14:paraId="44D1AF96" w14:textId="3B49E3CF" w:rsidR="004A4B4C" w:rsidRDefault="004A4B4C" w:rsidP="00AC4CB4">
      <w:pPr>
        <w:pStyle w:val="Nestladdress"/>
      </w:pPr>
    </w:p>
    <w:p w14:paraId="1CB55FA2" w14:textId="75227EBF" w:rsidR="004A4B4C" w:rsidRDefault="004A4B4C" w:rsidP="00AC4CB4">
      <w:pPr>
        <w:pStyle w:val="Nestladdress"/>
      </w:pPr>
    </w:p>
    <w:p w14:paraId="47656EBB" w14:textId="1955D3D4" w:rsidR="004A4B4C" w:rsidRDefault="004A4B4C" w:rsidP="00AC4CB4">
      <w:pPr>
        <w:pStyle w:val="Nestladdress"/>
      </w:pPr>
    </w:p>
    <w:p w14:paraId="0CAC21F8" w14:textId="429FD22D" w:rsidR="004A4B4C" w:rsidRDefault="004A4B4C" w:rsidP="00AC4CB4">
      <w:pPr>
        <w:pStyle w:val="Nestladdress"/>
      </w:pPr>
    </w:p>
    <w:p w14:paraId="084EF333" w14:textId="57D49FC0" w:rsidR="004A4B4C" w:rsidRDefault="004A4B4C" w:rsidP="00AC4CB4">
      <w:pPr>
        <w:pStyle w:val="Nestladdress"/>
      </w:pPr>
    </w:p>
    <w:p w14:paraId="130179BF" w14:textId="49B44D4F" w:rsidR="004A4B4C" w:rsidRDefault="00D079C8" w:rsidP="004A4B4C">
      <w:pPr>
        <w:pStyle w:val="Nestladdress"/>
        <w:numPr>
          <w:ilvl w:val="1"/>
          <w:numId w:val="3"/>
        </w:numPr>
      </w:pPr>
      <w:r>
        <w:rPr>
          <w:noProof/>
        </w:rPr>
        <w:lastRenderedPageBreak/>
        <w:drawing>
          <wp:anchor distT="0" distB="0" distL="114300" distR="114300" simplePos="0" relativeHeight="251703296" behindDoc="0" locked="0" layoutInCell="1" allowOverlap="1" wp14:anchorId="21BA8F62" wp14:editId="2506A4E5">
            <wp:simplePos x="0" y="0"/>
            <wp:positionH relativeFrom="margin">
              <wp:align>left</wp:align>
            </wp:positionH>
            <wp:positionV relativeFrom="margin">
              <wp:posOffset>3232810</wp:posOffset>
            </wp:positionV>
            <wp:extent cx="5828030" cy="2169160"/>
            <wp:effectExtent l="0" t="0" r="1270" b="2540"/>
            <wp:wrapSquare wrapText="bothSides"/>
            <wp:docPr id="64" name="Imagen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28030" cy="21691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4A4B4C" w:rsidRPr="004A4B4C">
        <w:t>PC002010M01-3</w:t>
      </w:r>
      <w:r w:rsidR="004A4B4C">
        <w:t xml:space="preserve"> Secado de Cereales</w:t>
      </w:r>
    </w:p>
    <w:p w14:paraId="3A3DEEB9" w14:textId="0E1B55B9" w:rsidR="004A4B4C" w:rsidRDefault="00D079C8" w:rsidP="004A4B4C">
      <w:pPr>
        <w:pStyle w:val="Nestladdress"/>
      </w:pPr>
      <w:r>
        <w:rPr>
          <w:noProof/>
        </w:rPr>
        <w:drawing>
          <wp:anchor distT="0" distB="0" distL="114300" distR="114300" simplePos="0" relativeHeight="251702272" behindDoc="0" locked="0" layoutInCell="1" allowOverlap="1" wp14:anchorId="759530DE" wp14:editId="07AFA91D">
            <wp:simplePos x="0" y="0"/>
            <wp:positionH relativeFrom="margin">
              <wp:align>left</wp:align>
            </wp:positionH>
            <wp:positionV relativeFrom="margin">
              <wp:posOffset>300381</wp:posOffset>
            </wp:positionV>
            <wp:extent cx="5828030" cy="2917190"/>
            <wp:effectExtent l="0" t="0" r="1270" b="0"/>
            <wp:wrapSquare wrapText="bothSides"/>
            <wp:docPr id="63" name="Imagen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28030" cy="29171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34074077" w14:textId="2BF56A49" w:rsidR="00FD3FB7" w:rsidRDefault="00FD3FB7" w:rsidP="00AC4CB4">
      <w:pPr>
        <w:pStyle w:val="Nestladdress"/>
      </w:pPr>
    </w:p>
    <w:p w14:paraId="00FB4EC3" w14:textId="440932F5" w:rsidR="00D9249B" w:rsidRDefault="00D9249B" w:rsidP="00AC4CB4">
      <w:pPr>
        <w:pStyle w:val="Nestladdress"/>
      </w:pPr>
    </w:p>
    <w:p w14:paraId="2FF4A99D" w14:textId="581BAB59" w:rsidR="00D9249B" w:rsidRDefault="00D9249B" w:rsidP="00AC4CB4">
      <w:pPr>
        <w:pStyle w:val="Nestladdress"/>
      </w:pPr>
    </w:p>
    <w:p w14:paraId="388961D4" w14:textId="097ADC75" w:rsidR="00D9249B" w:rsidRDefault="00D9249B" w:rsidP="00AC4CB4">
      <w:pPr>
        <w:pStyle w:val="Nestladdress"/>
      </w:pPr>
    </w:p>
    <w:p w14:paraId="49683132" w14:textId="3D3429F3" w:rsidR="00D9249B" w:rsidRDefault="00D9249B" w:rsidP="00AC4CB4">
      <w:pPr>
        <w:pStyle w:val="Nestladdress"/>
      </w:pPr>
    </w:p>
    <w:p w14:paraId="153A2081" w14:textId="71FDA471" w:rsidR="00D9249B" w:rsidRDefault="00D9249B" w:rsidP="00AC4CB4">
      <w:pPr>
        <w:pStyle w:val="Nestladdress"/>
      </w:pPr>
    </w:p>
    <w:p w14:paraId="2A9A6A01" w14:textId="00E17206" w:rsidR="00D9249B" w:rsidRDefault="00D9249B" w:rsidP="00AC4CB4">
      <w:pPr>
        <w:pStyle w:val="Nestladdress"/>
      </w:pPr>
    </w:p>
    <w:p w14:paraId="63DFF27F" w14:textId="2166D352" w:rsidR="00D9249B" w:rsidRDefault="00D9249B" w:rsidP="00AC4CB4">
      <w:pPr>
        <w:pStyle w:val="Nestladdress"/>
      </w:pPr>
    </w:p>
    <w:p w14:paraId="00C5C649" w14:textId="3E549BA9" w:rsidR="00D9249B" w:rsidRDefault="00D9249B" w:rsidP="00AC4CB4">
      <w:pPr>
        <w:pStyle w:val="Nestladdress"/>
      </w:pPr>
    </w:p>
    <w:p w14:paraId="4EE484A0" w14:textId="2FC0D873" w:rsidR="00D9249B" w:rsidRDefault="00D9249B" w:rsidP="00AC4CB4">
      <w:pPr>
        <w:pStyle w:val="Nestladdress"/>
      </w:pPr>
    </w:p>
    <w:p w14:paraId="143C83F4" w14:textId="709EE8C0" w:rsidR="00D9249B" w:rsidRDefault="00D9249B" w:rsidP="00AC4CB4">
      <w:pPr>
        <w:pStyle w:val="Nestladdress"/>
      </w:pPr>
    </w:p>
    <w:p w14:paraId="1B540809" w14:textId="01C50589" w:rsidR="00D9249B" w:rsidRDefault="00D9249B" w:rsidP="00AC4CB4">
      <w:pPr>
        <w:pStyle w:val="Nestladdress"/>
      </w:pPr>
    </w:p>
    <w:p w14:paraId="7E71F816" w14:textId="75476159" w:rsidR="00D9249B" w:rsidRDefault="00D9249B" w:rsidP="00AC4CB4">
      <w:pPr>
        <w:pStyle w:val="Nestladdress"/>
      </w:pPr>
    </w:p>
    <w:p w14:paraId="4E6E7FC1" w14:textId="0027E2AA" w:rsidR="00D9249B" w:rsidRDefault="00D9249B" w:rsidP="00AC4CB4">
      <w:pPr>
        <w:pStyle w:val="Nestladdress"/>
      </w:pPr>
    </w:p>
    <w:p w14:paraId="152F352E" w14:textId="4F17D9A3" w:rsidR="00D9249B" w:rsidRDefault="00D9249B" w:rsidP="00AC4CB4">
      <w:pPr>
        <w:pStyle w:val="Nestladdress"/>
      </w:pPr>
    </w:p>
    <w:p w14:paraId="610525B3" w14:textId="1D842E21" w:rsidR="00D9249B" w:rsidRDefault="00D9249B" w:rsidP="00AC4CB4">
      <w:pPr>
        <w:pStyle w:val="Nestladdress"/>
      </w:pPr>
    </w:p>
    <w:p w14:paraId="72EA6341" w14:textId="24EEA874" w:rsidR="00D9249B" w:rsidRDefault="00D9249B" w:rsidP="00AC4CB4">
      <w:pPr>
        <w:pStyle w:val="Nestladdress"/>
      </w:pPr>
    </w:p>
    <w:p w14:paraId="72C13D15" w14:textId="7A5151C0" w:rsidR="00D9249B" w:rsidRDefault="00D9249B" w:rsidP="00AC4CB4">
      <w:pPr>
        <w:pStyle w:val="Nestladdress"/>
      </w:pPr>
    </w:p>
    <w:p w14:paraId="1CBA2E29" w14:textId="2D8994AA" w:rsidR="00D9249B" w:rsidRDefault="00D9249B" w:rsidP="00AC4CB4">
      <w:pPr>
        <w:pStyle w:val="Nestladdress"/>
      </w:pPr>
    </w:p>
    <w:p w14:paraId="12191953" w14:textId="77777777" w:rsidR="00D9249B" w:rsidRDefault="00D9249B" w:rsidP="00AC4CB4">
      <w:pPr>
        <w:pStyle w:val="Nestladdress"/>
      </w:pPr>
    </w:p>
    <w:p w14:paraId="779BF1A6" w14:textId="421DD29C" w:rsidR="00FD3FB7" w:rsidRDefault="00FD3FB7" w:rsidP="00FD3FB7">
      <w:pPr>
        <w:pStyle w:val="Nestladdress"/>
        <w:numPr>
          <w:ilvl w:val="1"/>
          <w:numId w:val="3"/>
        </w:numPr>
      </w:pPr>
      <w:r w:rsidRPr="00FD3FB7">
        <w:lastRenderedPageBreak/>
        <w:t>EL008601M02-1</w:t>
      </w:r>
      <w:r>
        <w:t xml:space="preserve"> Grupo Electrógeno de Emergencia</w:t>
      </w:r>
    </w:p>
    <w:p w14:paraId="12A15582" w14:textId="698FA9E7" w:rsidR="00FD3FB7" w:rsidRDefault="00070CDD" w:rsidP="00FD3FB7">
      <w:pPr>
        <w:pStyle w:val="Nestladdress"/>
      </w:pPr>
      <w:r w:rsidRPr="00070CDD">
        <w:drawing>
          <wp:anchor distT="0" distB="0" distL="114300" distR="114300" simplePos="0" relativeHeight="251706368" behindDoc="0" locked="0" layoutInCell="1" allowOverlap="1" wp14:anchorId="5A5CAFEE" wp14:editId="4775F602">
            <wp:simplePos x="0" y="0"/>
            <wp:positionH relativeFrom="margin">
              <wp:posOffset>-139624</wp:posOffset>
            </wp:positionH>
            <wp:positionV relativeFrom="margin">
              <wp:align>center</wp:align>
            </wp:positionV>
            <wp:extent cx="5828030" cy="1724660"/>
            <wp:effectExtent l="0" t="0" r="1270" b="8890"/>
            <wp:wrapSquare wrapText="bothSides"/>
            <wp:docPr id="67" name="Imagen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28030" cy="17246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D9249B">
        <w:rPr>
          <w:noProof/>
        </w:rPr>
        <w:drawing>
          <wp:anchor distT="0" distB="0" distL="114300" distR="114300" simplePos="0" relativeHeight="251704320" behindDoc="0" locked="0" layoutInCell="1" allowOverlap="1" wp14:anchorId="58311B32" wp14:editId="4061F83E">
            <wp:simplePos x="0" y="0"/>
            <wp:positionH relativeFrom="margin">
              <wp:posOffset>-110186</wp:posOffset>
            </wp:positionH>
            <wp:positionV relativeFrom="margin">
              <wp:posOffset>317296</wp:posOffset>
            </wp:positionV>
            <wp:extent cx="5828030" cy="3081655"/>
            <wp:effectExtent l="0" t="0" r="1270" b="4445"/>
            <wp:wrapSquare wrapText="bothSides"/>
            <wp:docPr id="65" name="Imagen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28030" cy="30816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44F06D7C" w14:textId="6341C081" w:rsidR="00070CDD" w:rsidRDefault="00070CDD" w:rsidP="00FD3FB7">
      <w:pPr>
        <w:pStyle w:val="Nestladdress"/>
      </w:pPr>
    </w:p>
    <w:p w14:paraId="6C830999" w14:textId="7A1432A2" w:rsidR="00070CDD" w:rsidRDefault="00070CDD" w:rsidP="00FD3FB7">
      <w:pPr>
        <w:pStyle w:val="Nestladdress"/>
      </w:pPr>
    </w:p>
    <w:p w14:paraId="73E75B06" w14:textId="0D9BDDDC" w:rsidR="00070CDD" w:rsidRDefault="00070CDD" w:rsidP="00FD3FB7">
      <w:pPr>
        <w:pStyle w:val="Nestladdress"/>
      </w:pPr>
    </w:p>
    <w:p w14:paraId="2F9AEAF5" w14:textId="65348F05" w:rsidR="00070CDD" w:rsidRDefault="00070CDD" w:rsidP="00FD3FB7">
      <w:pPr>
        <w:pStyle w:val="Nestladdress"/>
      </w:pPr>
    </w:p>
    <w:p w14:paraId="2C5FA0BD" w14:textId="6BA6380B" w:rsidR="00070CDD" w:rsidRDefault="00070CDD" w:rsidP="00FD3FB7">
      <w:pPr>
        <w:pStyle w:val="Nestladdress"/>
      </w:pPr>
    </w:p>
    <w:p w14:paraId="62C0DF7A" w14:textId="1C4A314D" w:rsidR="00070CDD" w:rsidRDefault="00070CDD" w:rsidP="00FD3FB7">
      <w:pPr>
        <w:pStyle w:val="Nestladdress"/>
      </w:pPr>
    </w:p>
    <w:p w14:paraId="6552129D" w14:textId="18A1015B" w:rsidR="00070CDD" w:rsidRDefault="00070CDD" w:rsidP="00FD3FB7">
      <w:pPr>
        <w:pStyle w:val="Nestladdress"/>
      </w:pPr>
    </w:p>
    <w:p w14:paraId="73BDBE3F" w14:textId="51386DF2" w:rsidR="00070CDD" w:rsidRDefault="00070CDD" w:rsidP="00FD3FB7">
      <w:pPr>
        <w:pStyle w:val="Nestladdress"/>
      </w:pPr>
    </w:p>
    <w:p w14:paraId="7CDECEE0" w14:textId="0AB37225" w:rsidR="00070CDD" w:rsidRDefault="00070CDD" w:rsidP="00FD3FB7">
      <w:pPr>
        <w:pStyle w:val="Nestladdress"/>
      </w:pPr>
    </w:p>
    <w:p w14:paraId="212EB834" w14:textId="185D76AA" w:rsidR="00070CDD" w:rsidRDefault="00070CDD" w:rsidP="00FD3FB7">
      <w:pPr>
        <w:pStyle w:val="Nestladdress"/>
      </w:pPr>
    </w:p>
    <w:p w14:paraId="549E0E14" w14:textId="4E8F098E" w:rsidR="00070CDD" w:rsidRDefault="00070CDD" w:rsidP="00FD3FB7">
      <w:pPr>
        <w:pStyle w:val="Nestladdress"/>
      </w:pPr>
    </w:p>
    <w:p w14:paraId="606E62D4" w14:textId="05D23B7B" w:rsidR="00070CDD" w:rsidRDefault="00070CDD" w:rsidP="00FD3FB7">
      <w:pPr>
        <w:pStyle w:val="Nestladdress"/>
      </w:pPr>
    </w:p>
    <w:p w14:paraId="6D4096B4" w14:textId="61E259FF" w:rsidR="00070CDD" w:rsidRDefault="00070CDD" w:rsidP="00FD3FB7">
      <w:pPr>
        <w:pStyle w:val="Nestladdress"/>
      </w:pPr>
    </w:p>
    <w:p w14:paraId="43A366F9" w14:textId="6EB24867" w:rsidR="00070CDD" w:rsidRDefault="00070CDD" w:rsidP="00FD3FB7">
      <w:pPr>
        <w:pStyle w:val="Nestladdress"/>
      </w:pPr>
    </w:p>
    <w:p w14:paraId="4890917A" w14:textId="6D29CB1C" w:rsidR="00070CDD" w:rsidRDefault="00070CDD" w:rsidP="00FD3FB7">
      <w:pPr>
        <w:pStyle w:val="Nestladdress"/>
      </w:pPr>
    </w:p>
    <w:p w14:paraId="7761F08C" w14:textId="035622F9" w:rsidR="00070CDD" w:rsidRDefault="00070CDD" w:rsidP="00FD3FB7">
      <w:pPr>
        <w:pStyle w:val="Nestladdress"/>
      </w:pPr>
    </w:p>
    <w:p w14:paraId="1A886487" w14:textId="7D85601D" w:rsidR="00070CDD" w:rsidRDefault="00070CDD" w:rsidP="00FD3FB7">
      <w:pPr>
        <w:pStyle w:val="Nestladdress"/>
      </w:pPr>
    </w:p>
    <w:p w14:paraId="00C526E9" w14:textId="26725B30" w:rsidR="00070CDD" w:rsidRDefault="00070CDD" w:rsidP="00FD3FB7">
      <w:pPr>
        <w:pStyle w:val="Nestladdress"/>
      </w:pPr>
    </w:p>
    <w:p w14:paraId="0C21102A" w14:textId="6B75E46C" w:rsidR="00070CDD" w:rsidRDefault="00070CDD" w:rsidP="00FD3FB7">
      <w:pPr>
        <w:pStyle w:val="Nestladdress"/>
      </w:pPr>
    </w:p>
    <w:p w14:paraId="24C8FE88" w14:textId="4DD969DE" w:rsidR="00070CDD" w:rsidRDefault="00070CDD" w:rsidP="00FD3FB7">
      <w:pPr>
        <w:pStyle w:val="Nestladdress"/>
      </w:pPr>
    </w:p>
    <w:p w14:paraId="28BF47E9" w14:textId="4D367C74" w:rsidR="00070CDD" w:rsidRDefault="00070CDD" w:rsidP="00FD3FB7">
      <w:pPr>
        <w:pStyle w:val="Nestladdress"/>
      </w:pPr>
    </w:p>
    <w:p w14:paraId="3E513A91" w14:textId="77777777" w:rsidR="00070CDD" w:rsidRDefault="00070CDD" w:rsidP="00FD3FB7">
      <w:pPr>
        <w:pStyle w:val="Nestladdress"/>
      </w:pPr>
    </w:p>
    <w:p w14:paraId="506B5B2B" w14:textId="6B989C6B" w:rsidR="00D9249B" w:rsidRDefault="00E86F68" w:rsidP="00DA0415">
      <w:pPr>
        <w:pStyle w:val="Nestladdress"/>
        <w:numPr>
          <w:ilvl w:val="1"/>
          <w:numId w:val="3"/>
        </w:numPr>
      </w:pPr>
      <w:r w:rsidRPr="00E86F68">
        <w:lastRenderedPageBreak/>
        <w:t>EL008604M02-6</w:t>
      </w:r>
      <w:r>
        <w:t xml:space="preserve"> </w:t>
      </w:r>
      <w:r w:rsidR="00DA0415">
        <w:t>Grupo Electrógeno de Emergencia</w:t>
      </w:r>
    </w:p>
    <w:p w14:paraId="0BC8E916" w14:textId="51684BF1" w:rsidR="00E86F68" w:rsidRDefault="007A42B9" w:rsidP="00E86F68">
      <w:pPr>
        <w:pStyle w:val="Nestladdress"/>
      </w:pPr>
      <w:r w:rsidRPr="007A42B9">
        <w:drawing>
          <wp:anchor distT="0" distB="0" distL="114300" distR="114300" simplePos="0" relativeHeight="251707392" behindDoc="0" locked="0" layoutInCell="1" allowOverlap="1" wp14:anchorId="03F49FC3" wp14:editId="1ED47762">
            <wp:simplePos x="0" y="0"/>
            <wp:positionH relativeFrom="margin">
              <wp:posOffset>-124994</wp:posOffset>
            </wp:positionH>
            <wp:positionV relativeFrom="margin">
              <wp:posOffset>3495777</wp:posOffset>
            </wp:positionV>
            <wp:extent cx="5828030" cy="1729740"/>
            <wp:effectExtent l="0" t="0" r="1270" b="3810"/>
            <wp:wrapSquare wrapText="bothSides"/>
            <wp:docPr id="68" name="Imagen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28030" cy="17297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070CDD">
        <w:rPr>
          <w:noProof/>
        </w:rPr>
        <w:drawing>
          <wp:anchor distT="0" distB="0" distL="114300" distR="114300" simplePos="0" relativeHeight="251705344" behindDoc="0" locked="0" layoutInCell="1" allowOverlap="1" wp14:anchorId="0793CCE5" wp14:editId="4FABAAC3">
            <wp:simplePos x="0" y="0"/>
            <wp:positionH relativeFrom="margin">
              <wp:posOffset>-109754</wp:posOffset>
            </wp:positionH>
            <wp:positionV relativeFrom="margin">
              <wp:posOffset>324281</wp:posOffset>
            </wp:positionV>
            <wp:extent cx="5828030" cy="3136900"/>
            <wp:effectExtent l="0" t="0" r="1270" b="6350"/>
            <wp:wrapSquare wrapText="bothSides"/>
            <wp:docPr id="66" name="Imagen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28030" cy="31369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296197CB" w14:textId="23F02DCA" w:rsidR="00E86F68" w:rsidRDefault="00E86F68" w:rsidP="00E86F68">
      <w:pPr>
        <w:pStyle w:val="Nestladdress"/>
      </w:pPr>
    </w:p>
    <w:p w14:paraId="639F1D7E" w14:textId="583D5573" w:rsidR="007A42B9" w:rsidRDefault="007A42B9" w:rsidP="00E86F68">
      <w:pPr>
        <w:pStyle w:val="Nestladdress"/>
      </w:pPr>
    </w:p>
    <w:p w14:paraId="44040C3C" w14:textId="6B22E2A5" w:rsidR="007A42B9" w:rsidRDefault="009F7E5F" w:rsidP="009F7E5F">
      <w:pPr>
        <w:pStyle w:val="Nestladdress"/>
        <w:numPr>
          <w:ilvl w:val="1"/>
          <w:numId w:val="3"/>
        </w:numPr>
      </w:pPr>
      <w:r w:rsidRPr="009F7E5F">
        <w:t>EL014178M01-0</w:t>
      </w:r>
      <w:r>
        <w:t xml:space="preserve"> Grupo Electrógeno Dado de Baja</w:t>
      </w:r>
    </w:p>
    <w:p w14:paraId="54721603" w14:textId="345DB7D2" w:rsidR="009F7E5F" w:rsidRDefault="00156D52" w:rsidP="009F7E5F">
      <w:pPr>
        <w:pStyle w:val="Nestladdress"/>
      </w:pPr>
      <w:r>
        <w:rPr>
          <w:noProof/>
        </w:rPr>
        <w:drawing>
          <wp:anchor distT="0" distB="0" distL="114300" distR="114300" simplePos="0" relativeHeight="251708416" behindDoc="0" locked="0" layoutInCell="1" allowOverlap="1" wp14:anchorId="18D1F141" wp14:editId="65C4F41F">
            <wp:simplePos x="0" y="0"/>
            <wp:positionH relativeFrom="margin">
              <wp:posOffset>-124460</wp:posOffset>
            </wp:positionH>
            <wp:positionV relativeFrom="margin">
              <wp:posOffset>5847080</wp:posOffset>
            </wp:positionV>
            <wp:extent cx="5828030" cy="3084830"/>
            <wp:effectExtent l="0" t="0" r="1270" b="1270"/>
            <wp:wrapSquare wrapText="bothSides"/>
            <wp:docPr id="69" name="Imagen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28030" cy="30848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D04695B" w14:textId="680B615B" w:rsidR="00471B20" w:rsidRDefault="00471B20" w:rsidP="009F7E5F">
      <w:pPr>
        <w:pStyle w:val="Nestladdress"/>
      </w:pPr>
    </w:p>
    <w:p w14:paraId="17A2BC00" w14:textId="77777777" w:rsidR="00A239F5" w:rsidRDefault="00A239F5" w:rsidP="009F7E5F">
      <w:pPr>
        <w:pStyle w:val="Nestladdress"/>
      </w:pPr>
    </w:p>
    <w:p w14:paraId="5B8B6DB5" w14:textId="7496DB0C" w:rsidR="009F7E5F" w:rsidRDefault="00A239F5" w:rsidP="00163E38">
      <w:pPr>
        <w:pStyle w:val="Nestladdress"/>
        <w:numPr>
          <w:ilvl w:val="1"/>
          <w:numId w:val="3"/>
        </w:numPr>
      </w:pPr>
      <w:r w:rsidRPr="00A239F5">
        <w:t>IN001663M02-6</w:t>
      </w:r>
      <w:r w:rsidRPr="00A239F5">
        <w:t xml:space="preserve"> </w:t>
      </w:r>
      <w:r w:rsidR="00471B20" w:rsidRPr="00471B20">
        <w:drawing>
          <wp:anchor distT="0" distB="0" distL="114300" distR="114300" simplePos="0" relativeHeight="251709440" behindDoc="0" locked="0" layoutInCell="1" allowOverlap="1" wp14:anchorId="3D744A1B" wp14:editId="527BEE80">
            <wp:simplePos x="0" y="0"/>
            <wp:positionH relativeFrom="margin">
              <wp:posOffset>-118237</wp:posOffset>
            </wp:positionH>
            <wp:positionV relativeFrom="margin">
              <wp:posOffset>136423</wp:posOffset>
            </wp:positionV>
            <wp:extent cx="5828030" cy="1723390"/>
            <wp:effectExtent l="0" t="0" r="1270" b="0"/>
            <wp:wrapSquare wrapText="bothSides"/>
            <wp:docPr id="70" name="Imagen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28030" cy="17233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 xml:space="preserve">Caldera Industrial </w:t>
      </w:r>
      <w:r w:rsidR="00631B1A">
        <w:t>Combustible Principal</w:t>
      </w:r>
    </w:p>
    <w:p w14:paraId="48B4906E" w14:textId="55C5DF7D" w:rsidR="00A239F5" w:rsidRDefault="00631B1A" w:rsidP="00A239F5">
      <w:pPr>
        <w:pStyle w:val="Nestladdress"/>
      </w:pPr>
      <w:r w:rsidRPr="00631B1A">
        <w:drawing>
          <wp:anchor distT="0" distB="0" distL="114300" distR="114300" simplePos="0" relativeHeight="251711488" behindDoc="0" locked="0" layoutInCell="1" allowOverlap="1" wp14:anchorId="6B8E32C1" wp14:editId="0C85F67B">
            <wp:simplePos x="0" y="0"/>
            <wp:positionH relativeFrom="margin">
              <wp:posOffset>-110363</wp:posOffset>
            </wp:positionH>
            <wp:positionV relativeFrom="margin">
              <wp:posOffset>5531358</wp:posOffset>
            </wp:positionV>
            <wp:extent cx="5828030" cy="1638300"/>
            <wp:effectExtent l="0" t="0" r="1270" b="0"/>
            <wp:wrapSquare wrapText="bothSides"/>
            <wp:docPr id="72" name="Imagen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28030" cy="16383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A239F5">
        <w:rPr>
          <w:noProof/>
        </w:rPr>
        <w:drawing>
          <wp:anchor distT="0" distB="0" distL="114300" distR="114300" simplePos="0" relativeHeight="251710464" behindDoc="0" locked="0" layoutInCell="1" allowOverlap="1" wp14:anchorId="4EAFA4DB" wp14:editId="574DFC67">
            <wp:simplePos x="0" y="0"/>
            <wp:positionH relativeFrom="margin">
              <wp:posOffset>-103047</wp:posOffset>
            </wp:positionH>
            <wp:positionV relativeFrom="margin">
              <wp:posOffset>2501723</wp:posOffset>
            </wp:positionV>
            <wp:extent cx="5828030" cy="3034030"/>
            <wp:effectExtent l="0" t="0" r="1270" b="0"/>
            <wp:wrapSquare wrapText="bothSides"/>
            <wp:docPr id="71" name="Imagen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28030" cy="30340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2102981E" w14:textId="45A32B9F" w:rsidR="00A239F5" w:rsidRDefault="00A239F5" w:rsidP="00A239F5">
      <w:pPr>
        <w:pStyle w:val="Nestladdress"/>
      </w:pPr>
    </w:p>
    <w:p w14:paraId="633D5052" w14:textId="1F82C6EB" w:rsidR="00A239F5" w:rsidRDefault="00A239F5" w:rsidP="00A239F5">
      <w:pPr>
        <w:pStyle w:val="Nestladdress"/>
      </w:pPr>
    </w:p>
    <w:p w14:paraId="10301618" w14:textId="4426EE12" w:rsidR="00631B1A" w:rsidRDefault="00631B1A" w:rsidP="00A239F5">
      <w:pPr>
        <w:pStyle w:val="Nestladdress"/>
      </w:pPr>
    </w:p>
    <w:p w14:paraId="1AE8C7A2" w14:textId="53F707AF" w:rsidR="00631B1A" w:rsidRDefault="00631B1A" w:rsidP="00A239F5">
      <w:pPr>
        <w:pStyle w:val="Nestladdress"/>
      </w:pPr>
    </w:p>
    <w:p w14:paraId="6A870B59" w14:textId="5A5E45E8" w:rsidR="00631B1A" w:rsidRDefault="00631B1A" w:rsidP="00A239F5">
      <w:pPr>
        <w:pStyle w:val="Nestladdress"/>
      </w:pPr>
    </w:p>
    <w:p w14:paraId="6DACBA82" w14:textId="167BF647" w:rsidR="00631B1A" w:rsidRDefault="00631B1A" w:rsidP="00A239F5">
      <w:pPr>
        <w:pStyle w:val="Nestladdress"/>
      </w:pPr>
    </w:p>
    <w:p w14:paraId="2CA3CEBF" w14:textId="233F3DC5" w:rsidR="00631B1A" w:rsidRDefault="00631B1A" w:rsidP="00A239F5">
      <w:pPr>
        <w:pStyle w:val="Nestladdress"/>
      </w:pPr>
    </w:p>
    <w:p w14:paraId="4C3173E0" w14:textId="203732E4" w:rsidR="00631B1A" w:rsidRDefault="00631B1A" w:rsidP="00A239F5">
      <w:pPr>
        <w:pStyle w:val="Nestladdress"/>
      </w:pPr>
    </w:p>
    <w:p w14:paraId="00A8187E" w14:textId="4BC04E13" w:rsidR="00631B1A" w:rsidRDefault="00631B1A" w:rsidP="00A239F5">
      <w:pPr>
        <w:pStyle w:val="Nestladdress"/>
      </w:pPr>
    </w:p>
    <w:p w14:paraId="2B800081" w14:textId="38639953" w:rsidR="00631B1A" w:rsidRDefault="005E415C" w:rsidP="00631B1A">
      <w:pPr>
        <w:pStyle w:val="Nestladdress"/>
        <w:numPr>
          <w:ilvl w:val="1"/>
          <w:numId w:val="3"/>
        </w:numPr>
      </w:pPr>
      <w:r w:rsidRPr="005E415C">
        <w:lastRenderedPageBreak/>
        <w:t>IN001663M03-6</w:t>
      </w:r>
      <w:r w:rsidRPr="005E415C">
        <w:t xml:space="preserve"> Caldera Industrial Combustible Secundario</w:t>
      </w:r>
    </w:p>
    <w:p w14:paraId="5FFDDDB7" w14:textId="125CE238" w:rsidR="005E415C" w:rsidRDefault="00521961" w:rsidP="005E415C">
      <w:pPr>
        <w:pStyle w:val="Nestladdress"/>
      </w:pPr>
      <w:r w:rsidRPr="00521961">
        <w:drawing>
          <wp:anchor distT="0" distB="0" distL="114300" distR="114300" simplePos="0" relativeHeight="251713536" behindDoc="0" locked="0" layoutInCell="1" allowOverlap="1" wp14:anchorId="3826A25B" wp14:editId="3209744E">
            <wp:simplePos x="0" y="0"/>
            <wp:positionH relativeFrom="margin">
              <wp:posOffset>-59157</wp:posOffset>
            </wp:positionH>
            <wp:positionV relativeFrom="margin">
              <wp:align>center</wp:align>
            </wp:positionV>
            <wp:extent cx="5828030" cy="1718310"/>
            <wp:effectExtent l="0" t="0" r="1270" b="0"/>
            <wp:wrapSquare wrapText="bothSides"/>
            <wp:docPr id="74" name="Imagen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28030" cy="17183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5E415C">
        <w:rPr>
          <w:noProof/>
        </w:rPr>
        <w:drawing>
          <wp:anchor distT="0" distB="0" distL="114300" distR="114300" simplePos="0" relativeHeight="251712512" behindDoc="0" locked="0" layoutInCell="1" allowOverlap="1" wp14:anchorId="567F658F" wp14:editId="0B9C7F24">
            <wp:simplePos x="0" y="0"/>
            <wp:positionH relativeFrom="margin">
              <wp:posOffset>-73787</wp:posOffset>
            </wp:positionH>
            <wp:positionV relativeFrom="margin">
              <wp:posOffset>331952</wp:posOffset>
            </wp:positionV>
            <wp:extent cx="5828030" cy="3014345"/>
            <wp:effectExtent l="0" t="0" r="1270" b="0"/>
            <wp:wrapSquare wrapText="bothSides"/>
            <wp:docPr id="73" name="Imagen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28030" cy="301434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249F202A" w14:textId="316CAF26" w:rsidR="005E415C" w:rsidRDefault="005E415C" w:rsidP="005E415C">
      <w:pPr>
        <w:pStyle w:val="Nestladdress"/>
      </w:pPr>
    </w:p>
    <w:p w14:paraId="3A8F85D1" w14:textId="5648707A" w:rsidR="005E415C" w:rsidRPr="005E415C" w:rsidRDefault="005E415C" w:rsidP="005E415C">
      <w:pPr>
        <w:pStyle w:val="Nestladdress"/>
      </w:pPr>
    </w:p>
    <w:p w14:paraId="65B79BCE" w14:textId="7DCF114F" w:rsidR="00631B1A" w:rsidRDefault="00305608" w:rsidP="00305608">
      <w:pPr>
        <w:pStyle w:val="Nestladdress"/>
        <w:numPr>
          <w:ilvl w:val="1"/>
          <w:numId w:val="3"/>
        </w:numPr>
      </w:pPr>
      <w:r w:rsidRPr="00305608">
        <w:t>CA006230M01-0</w:t>
      </w:r>
      <w:r>
        <w:t xml:space="preserve"> </w:t>
      </w:r>
      <w:r w:rsidR="00576538">
        <w:t>Caldera Calefacción</w:t>
      </w:r>
    </w:p>
    <w:p w14:paraId="343E3823" w14:textId="74184F24" w:rsidR="00576538" w:rsidRDefault="00576538" w:rsidP="00576538">
      <w:pPr>
        <w:pStyle w:val="Nestladdress"/>
      </w:pPr>
      <w:r>
        <w:rPr>
          <w:noProof/>
        </w:rPr>
        <w:drawing>
          <wp:anchor distT="0" distB="0" distL="114300" distR="114300" simplePos="0" relativeHeight="251714560" behindDoc="0" locked="0" layoutInCell="1" allowOverlap="1" wp14:anchorId="5E962A7F" wp14:editId="63A105B2">
            <wp:simplePos x="0" y="0"/>
            <wp:positionH relativeFrom="margin">
              <wp:posOffset>-73787</wp:posOffset>
            </wp:positionH>
            <wp:positionV relativeFrom="margin">
              <wp:align>bottom</wp:align>
            </wp:positionV>
            <wp:extent cx="5828030" cy="2686050"/>
            <wp:effectExtent l="0" t="0" r="1270" b="0"/>
            <wp:wrapSquare wrapText="bothSides"/>
            <wp:docPr id="75" name="Imagen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28030" cy="26860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47E7A9EC" w14:textId="77777777" w:rsidR="00262A9F" w:rsidRDefault="00262A9F" w:rsidP="00576538">
      <w:pPr>
        <w:pStyle w:val="Nestladdress"/>
      </w:pPr>
    </w:p>
    <w:p w14:paraId="78FC6DB0" w14:textId="5451243A" w:rsidR="00576538" w:rsidRDefault="004E1E39" w:rsidP="00576538">
      <w:pPr>
        <w:pStyle w:val="Nestladdress"/>
      </w:pPr>
      <w:r w:rsidRPr="004E1E39">
        <w:drawing>
          <wp:anchor distT="0" distB="0" distL="114300" distR="114300" simplePos="0" relativeHeight="251715584" behindDoc="0" locked="0" layoutInCell="1" allowOverlap="1" wp14:anchorId="6B04B573" wp14:editId="55299590">
            <wp:simplePos x="0" y="0"/>
            <wp:positionH relativeFrom="margin">
              <wp:posOffset>-227406</wp:posOffset>
            </wp:positionH>
            <wp:positionV relativeFrom="margin">
              <wp:align>top</wp:align>
            </wp:positionV>
            <wp:extent cx="5828030" cy="2270125"/>
            <wp:effectExtent l="0" t="0" r="1270" b="0"/>
            <wp:wrapSquare wrapText="bothSides"/>
            <wp:docPr id="76" name="Imagen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28030" cy="22701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76D8C0BB" w14:textId="51715F01" w:rsidR="00576538" w:rsidRDefault="00262A9F" w:rsidP="00262A9F">
      <w:pPr>
        <w:pStyle w:val="Nestladdress"/>
        <w:numPr>
          <w:ilvl w:val="1"/>
          <w:numId w:val="3"/>
        </w:numPr>
      </w:pPr>
      <w:r w:rsidRPr="00262A9F">
        <w:t>CA006231M01-9</w:t>
      </w:r>
      <w:r>
        <w:t xml:space="preserve"> </w:t>
      </w:r>
      <w:r w:rsidR="00AF6038">
        <w:t>Caldera de Calefacción</w:t>
      </w:r>
    </w:p>
    <w:p w14:paraId="3DD2B298" w14:textId="15560223" w:rsidR="00AF6038" w:rsidRDefault="00702FB9" w:rsidP="00AF6038">
      <w:pPr>
        <w:pStyle w:val="Nestladdress"/>
      </w:pPr>
      <w:r w:rsidRPr="00702FB9">
        <w:drawing>
          <wp:anchor distT="0" distB="0" distL="114300" distR="114300" simplePos="0" relativeHeight="251717632" behindDoc="0" locked="0" layoutInCell="1" allowOverlap="1" wp14:anchorId="21B984B3" wp14:editId="7B184F53">
            <wp:simplePos x="0" y="0"/>
            <wp:positionH relativeFrom="margin">
              <wp:posOffset>-182600</wp:posOffset>
            </wp:positionH>
            <wp:positionV relativeFrom="margin">
              <wp:posOffset>6040501</wp:posOffset>
            </wp:positionV>
            <wp:extent cx="5828030" cy="1720850"/>
            <wp:effectExtent l="0" t="0" r="1270" b="0"/>
            <wp:wrapSquare wrapText="bothSides"/>
            <wp:docPr id="78" name="Imagen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28030" cy="17208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633540">
        <w:rPr>
          <w:noProof/>
        </w:rPr>
        <w:drawing>
          <wp:anchor distT="0" distB="0" distL="114300" distR="114300" simplePos="0" relativeHeight="251716608" behindDoc="0" locked="0" layoutInCell="1" allowOverlap="1" wp14:anchorId="75BB9DC2" wp14:editId="73E40EC5">
            <wp:simplePos x="0" y="0"/>
            <wp:positionH relativeFrom="margin">
              <wp:posOffset>-176199</wp:posOffset>
            </wp:positionH>
            <wp:positionV relativeFrom="margin">
              <wp:posOffset>2972435</wp:posOffset>
            </wp:positionV>
            <wp:extent cx="5828030" cy="3025140"/>
            <wp:effectExtent l="0" t="0" r="1270" b="3810"/>
            <wp:wrapSquare wrapText="bothSides"/>
            <wp:docPr id="77" name="Imagen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28030" cy="30251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26A1916B" w14:textId="4EB244CF" w:rsidR="00AF6038" w:rsidRDefault="00AF6038" w:rsidP="00AF6038">
      <w:pPr>
        <w:pStyle w:val="Nestladdress"/>
      </w:pPr>
    </w:p>
    <w:p w14:paraId="2806A2A0" w14:textId="186D14F9" w:rsidR="00036B3A" w:rsidRDefault="00036B3A" w:rsidP="00AF6038">
      <w:pPr>
        <w:pStyle w:val="Nestladdress"/>
      </w:pPr>
    </w:p>
    <w:p w14:paraId="2BCA5C9D" w14:textId="0D4FC9CE" w:rsidR="00036B3A" w:rsidRDefault="00036B3A" w:rsidP="00AF6038">
      <w:pPr>
        <w:pStyle w:val="Nestladdress"/>
      </w:pPr>
    </w:p>
    <w:p w14:paraId="48FDA459" w14:textId="4596D33B" w:rsidR="00036B3A" w:rsidRDefault="00036B3A" w:rsidP="00AF6038">
      <w:pPr>
        <w:pStyle w:val="Nestladdress"/>
      </w:pPr>
    </w:p>
    <w:p w14:paraId="463263A9" w14:textId="16263372" w:rsidR="00036B3A" w:rsidRDefault="00036B3A" w:rsidP="00AF6038">
      <w:pPr>
        <w:pStyle w:val="Nestladdress"/>
      </w:pPr>
    </w:p>
    <w:p w14:paraId="52906937" w14:textId="092143CB" w:rsidR="00036B3A" w:rsidRDefault="00036B3A" w:rsidP="00AF6038">
      <w:pPr>
        <w:pStyle w:val="Nestladdress"/>
      </w:pPr>
    </w:p>
    <w:p w14:paraId="5C3269EF" w14:textId="3B535A5E" w:rsidR="00036B3A" w:rsidRDefault="00036B3A" w:rsidP="00036B3A">
      <w:pPr>
        <w:pStyle w:val="Nestladdress"/>
        <w:numPr>
          <w:ilvl w:val="1"/>
          <w:numId w:val="3"/>
        </w:numPr>
      </w:pPr>
      <w:r w:rsidRPr="00036B3A">
        <w:t>PC002012M01-k</w:t>
      </w:r>
      <w:r>
        <w:t xml:space="preserve"> Horno Rotatorio</w:t>
      </w:r>
    </w:p>
    <w:p w14:paraId="07BEA36A" w14:textId="629EA299" w:rsidR="00036B3A" w:rsidRDefault="00C50E77" w:rsidP="00036B3A">
      <w:pPr>
        <w:pStyle w:val="Nestladdress"/>
      </w:pPr>
      <w:r>
        <w:rPr>
          <w:noProof/>
        </w:rPr>
        <w:drawing>
          <wp:anchor distT="0" distB="0" distL="114300" distR="114300" simplePos="0" relativeHeight="251718656" behindDoc="0" locked="0" layoutInCell="1" allowOverlap="1" wp14:anchorId="2D1A99CD" wp14:editId="278F5984">
            <wp:simplePos x="0" y="0"/>
            <wp:positionH relativeFrom="margin">
              <wp:posOffset>-162026</wp:posOffset>
            </wp:positionH>
            <wp:positionV relativeFrom="margin">
              <wp:posOffset>587781</wp:posOffset>
            </wp:positionV>
            <wp:extent cx="5828030" cy="2752725"/>
            <wp:effectExtent l="0" t="0" r="1270" b="9525"/>
            <wp:wrapSquare wrapText="bothSides"/>
            <wp:docPr id="79" name="Imagen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28030" cy="27527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3F2060" w:rsidRPr="003F2060">
        <w:drawing>
          <wp:anchor distT="0" distB="0" distL="114300" distR="114300" simplePos="0" relativeHeight="251719680" behindDoc="0" locked="0" layoutInCell="1" allowOverlap="1" wp14:anchorId="50A34AFD" wp14:editId="400C5C29">
            <wp:simplePos x="0" y="0"/>
            <wp:positionH relativeFrom="margin">
              <wp:posOffset>-146939</wp:posOffset>
            </wp:positionH>
            <wp:positionV relativeFrom="margin">
              <wp:posOffset>3365856</wp:posOffset>
            </wp:positionV>
            <wp:extent cx="5828030" cy="2277745"/>
            <wp:effectExtent l="0" t="0" r="1270" b="8255"/>
            <wp:wrapSquare wrapText="bothSides"/>
            <wp:docPr id="80" name="Imagen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28030" cy="227774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59627992" w14:textId="1C24F152" w:rsidR="00C50E77" w:rsidRDefault="003F2060" w:rsidP="00036B3A">
      <w:pPr>
        <w:pStyle w:val="Nestladdress"/>
      </w:pPr>
      <w:r w:rsidRPr="003F2060">
        <w:t xml:space="preserve"> </w:t>
      </w:r>
    </w:p>
    <w:p w14:paraId="4A751539" w14:textId="6FE1EAA3" w:rsidR="00C50E77" w:rsidRDefault="00C50E77" w:rsidP="00036B3A">
      <w:pPr>
        <w:pStyle w:val="Nestladdress"/>
      </w:pPr>
    </w:p>
    <w:p w14:paraId="32B4606F" w14:textId="25EDA9FB" w:rsidR="00C50E77" w:rsidRDefault="00C50E77" w:rsidP="00036B3A">
      <w:pPr>
        <w:pStyle w:val="Nestladdress"/>
      </w:pPr>
    </w:p>
    <w:p w14:paraId="6EA534F4" w14:textId="07D3B0F5" w:rsidR="00C50E77" w:rsidRDefault="00C50E77" w:rsidP="00036B3A">
      <w:pPr>
        <w:pStyle w:val="Nestladdress"/>
      </w:pPr>
    </w:p>
    <w:p w14:paraId="7A88B58F" w14:textId="3DF7C8A5" w:rsidR="00C50E77" w:rsidRDefault="00C50E77" w:rsidP="00036B3A">
      <w:pPr>
        <w:pStyle w:val="Nestladdress"/>
      </w:pPr>
    </w:p>
    <w:p w14:paraId="41D9D1BD" w14:textId="566B49F8" w:rsidR="00C50E77" w:rsidRDefault="00C50E77" w:rsidP="00036B3A">
      <w:pPr>
        <w:pStyle w:val="Nestladdress"/>
      </w:pPr>
    </w:p>
    <w:p w14:paraId="07F7B4CA" w14:textId="26BDD3A9" w:rsidR="00C50E77" w:rsidRDefault="00C50E77" w:rsidP="00036B3A">
      <w:pPr>
        <w:pStyle w:val="Nestladdress"/>
      </w:pPr>
    </w:p>
    <w:p w14:paraId="460EABB5" w14:textId="62440242" w:rsidR="00C50E77" w:rsidRDefault="00C50E77" w:rsidP="00036B3A">
      <w:pPr>
        <w:pStyle w:val="Nestladdress"/>
      </w:pPr>
    </w:p>
    <w:p w14:paraId="54705939" w14:textId="0076AA88" w:rsidR="00C50E77" w:rsidRDefault="00C50E77" w:rsidP="00036B3A">
      <w:pPr>
        <w:pStyle w:val="Nestladdress"/>
      </w:pPr>
    </w:p>
    <w:p w14:paraId="458FCBAD" w14:textId="760E7DC7" w:rsidR="00C50E77" w:rsidRDefault="00C50E77" w:rsidP="00036B3A">
      <w:pPr>
        <w:pStyle w:val="Nestladdress"/>
      </w:pPr>
    </w:p>
    <w:p w14:paraId="74750D78" w14:textId="16052E86" w:rsidR="00C50E77" w:rsidRDefault="00C50E77" w:rsidP="00036B3A">
      <w:pPr>
        <w:pStyle w:val="Nestladdress"/>
      </w:pPr>
    </w:p>
    <w:p w14:paraId="1C400715" w14:textId="40958CA5" w:rsidR="00C50E77" w:rsidRDefault="00C50E77" w:rsidP="00036B3A">
      <w:pPr>
        <w:pStyle w:val="Nestladdress"/>
      </w:pPr>
    </w:p>
    <w:p w14:paraId="797E6EB0" w14:textId="77777777" w:rsidR="00C50E77" w:rsidRDefault="00C50E77" w:rsidP="00036B3A">
      <w:pPr>
        <w:pStyle w:val="Nestladdress"/>
      </w:pPr>
    </w:p>
    <w:p w14:paraId="1EA18ED3" w14:textId="017EDE1E" w:rsidR="00C50E77" w:rsidRDefault="00C50E77" w:rsidP="00036B3A">
      <w:pPr>
        <w:pStyle w:val="Nestladdress"/>
      </w:pPr>
    </w:p>
    <w:p w14:paraId="54C3AE9E" w14:textId="610CDC80" w:rsidR="00C50E77" w:rsidRDefault="00C50E77" w:rsidP="00036B3A">
      <w:pPr>
        <w:pStyle w:val="Nestladdress"/>
      </w:pPr>
    </w:p>
    <w:p w14:paraId="3B14181C" w14:textId="77777777" w:rsidR="00C50E77" w:rsidRDefault="00C50E77" w:rsidP="00036B3A">
      <w:pPr>
        <w:pStyle w:val="Nestladdress"/>
      </w:pPr>
    </w:p>
    <w:p w14:paraId="151BA014" w14:textId="0EEF9348" w:rsidR="00C50E77" w:rsidRDefault="00C50E77" w:rsidP="00036B3A">
      <w:pPr>
        <w:pStyle w:val="Nestladdress"/>
      </w:pPr>
    </w:p>
    <w:p w14:paraId="1FCE2A05" w14:textId="77777777" w:rsidR="00C50E77" w:rsidRDefault="00C50E77" w:rsidP="00036B3A">
      <w:pPr>
        <w:pStyle w:val="Nestladdress"/>
      </w:pPr>
    </w:p>
    <w:p w14:paraId="75072C39" w14:textId="06D98A63" w:rsidR="00C50E77" w:rsidRDefault="00C50E77" w:rsidP="00036B3A">
      <w:pPr>
        <w:pStyle w:val="Nestladdress"/>
      </w:pPr>
    </w:p>
    <w:p w14:paraId="22D0D61B" w14:textId="77777777" w:rsidR="00C50E77" w:rsidRDefault="00C50E77" w:rsidP="00036B3A">
      <w:pPr>
        <w:pStyle w:val="Nestladdress"/>
      </w:pPr>
    </w:p>
    <w:p w14:paraId="1E6F24B7" w14:textId="32D5C680" w:rsidR="00036B3A" w:rsidRDefault="00C50E77" w:rsidP="00C50E77">
      <w:pPr>
        <w:pStyle w:val="Nestldivision"/>
        <w:numPr>
          <w:ilvl w:val="0"/>
          <w:numId w:val="3"/>
        </w:numPr>
        <w:rPr>
          <w:b/>
          <w:bCs/>
        </w:rPr>
      </w:pPr>
      <w:r>
        <w:rPr>
          <w:b/>
          <w:bCs/>
        </w:rPr>
        <w:t>Formulario 4</w:t>
      </w:r>
    </w:p>
    <w:p w14:paraId="4E2CE4F5" w14:textId="162B7121" w:rsidR="00C50E77" w:rsidRDefault="004929A8" w:rsidP="00C50E77">
      <w:pPr>
        <w:pStyle w:val="Nestldivision"/>
        <w:rPr>
          <w:b/>
          <w:bCs/>
        </w:rPr>
      </w:pPr>
      <w:r w:rsidRPr="004929A8">
        <w:drawing>
          <wp:anchor distT="0" distB="0" distL="114300" distR="114300" simplePos="0" relativeHeight="251721728" behindDoc="0" locked="0" layoutInCell="1" allowOverlap="1" wp14:anchorId="1129F7B7" wp14:editId="32438DCA">
            <wp:simplePos x="0" y="0"/>
            <wp:positionH relativeFrom="margin">
              <wp:posOffset>-154254</wp:posOffset>
            </wp:positionH>
            <wp:positionV relativeFrom="margin">
              <wp:posOffset>3696386</wp:posOffset>
            </wp:positionV>
            <wp:extent cx="5828030" cy="2764790"/>
            <wp:effectExtent l="0" t="0" r="1270" b="0"/>
            <wp:wrapSquare wrapText="bothSides"/>
            <wp:docPr id="82" name="Imagen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28030" cy="27647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4578D5" w:rsidRPr="004578D5">
        <w:drawing>
          <wp:anchor distT="0" distB="0" distL="114300" distR="114300" simplePos="0" relativeHeight="251720704" behindDoc="0" locked="0" layoutInCell="1" allowOverlap="1" wp14:anchorId="3A26F06F" wp14:editId="346E1C67">
            <wp:simplePos x="0" y="0"/>
            <wp:positionH relativeFrom="margin">
              <wp:posOffset>-154254</wp:posOffset>
            </wp:positionH>
            <wp:positionV relativeFrom="margin">
              <wp:posOffset>576631</wp:posOffset>
            </wp:positionV>
            <wp:extent cx="5828030" cy="3122295"/>
            <wp:effectExtent l="0" t="0" r="1270" b="1905"/>
            <wp:wrapSquare wrapText="bothSides"/>
            <wp:docPr id="81" name="Imagen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28030" cy="31222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77193B8C" w14:textId="3CB3DF29" w:rsidR="00C50E77" w:rsidRDefault="00C50E77" w:rsidP="00C50E77">
      <w:pPr>
        <w:pStyle w:val="Nestldivision"/>
        <w:rPr>
          <w:b/>
          <w:bCs/>
        </w:rPr>
      </w:pPr>
    </w:p>
    <w:p w14:paraId="26C33F1F" w14:textId="69E1CABC" w:rsidR="00C50E77" w:rsidRPr="00C50E77" w:rsidRDefault="00C50E77" w:rsidP="00C50E77">
      <w:pPr>
        <w:pStyle w:val="Nestldivision"/>
        <w:rPr>
          <w:b/>
          <w:bCs/>
        </w:rPr>
      </w:pPr>
    </w:p>
    <w:sectPr w:rsidR="00C50E77" w:rsidRPr="00C50E77" w:rsidSect="004B371B">
      <w:headerReference w:type="default" r:id="rId78"/>
      <w:footerReference w:type="default" r:id="rId79"/>
      <w:pgSz w:w="11900" w:h="16840"/>
      <w:pgMar w:top="1872" w:right="850" w:bottom="1411" w:left="1872" w:header="706" w:footer="562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23FB1E3F" w14:textId="77777777" w:rsidR="006338C4" w:rsidRDefault="006338C4" w:rsidP="00A907D4">
      <w:pPr>
        <w:spacing w:line="240" w:lineRule="auto"/>
      </w:pPr>
      <w:r>
        <w:separator/>
      </w:r>
    </w:p>
  </w:endnote>
  <w:endnote w:type="continuationSeparator" w:id="0">
    <w:p w14:paraId="46A5773A" w14:textId="77777777" w:rsidR="006338C4" w:rsidRDefault="006338C4" w:rsidP="00A907D4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Nestle Text TF Book">
    <w:panose1 w:val="00000500000000000000"/>
    <w:charset w:val="00"/>
    <w:family w:val="auto"/>
    <w:pitch w:val="variable"/>
    <w:sig w:usb0="A00006FF" w:usb1="4000205B" w:usb2="00000000" w:usb3="00000000" w:csb0="0000009F" w:csb1="00000000"/>
  </w:font>
  <w:font w:name="MinionPro-Regular">
    <w:altName w:val="Calibri"/>
    <w:panose1 w:val="00000000000000000000"/>
    <w:charset w:val="4D"/>
    <w:family w:val="auto"/>
    <w:notTrueType/>
    <w:pitch w:val="default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sdt>
    <w:sdtPr>
      <w:id w:val="680939905"/>
      <w:docPartObj>
        <w:docPartGallery w:val="Page Numbers (Bottom of Page)"/>
        <w:docPartUnique/>
      </w:docPartObj>
    </w:sdtPr>
    <w:sdtContent>
      <w:p w14:paraId="3723D6CF" w14:textId="681F4FF5" w:rsidR="003811D7" w:rsidRDefault="003811D7">
        <w:pPr>
          <w:pStyle w:val="Piedepgina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lang w:val="es-ES"/>
          </w:rPr>
          <w:t>2</w:t>
        </w:r>
        <w:r>
          <w:fldChar w:fldCharType="end"/>
        </w:r>
      </w:p>
    </w:sdtContent>
  </w:sdt>
  <w:p w14:paraId="0CDE95EF" w14:textId="6E5111C6" w:rsidR="00BE4B43" w:rsidRDefault="00BE4B43" w:rsidP="00662671">
    <w:pPr>
      <w:pStyle w:val="Nestladdress"/>
      <w:tabs>
        <w:tab w:val="center" w:pos="4111"/>
      </w:tabs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720D2F58" w14:textId="77777777" w:rsidR="006338C4" w:rsidRDefault="006338C4" w:rsidP="00A907D4">
      <w:pPr>
        <w:spacing w:line="240" w:lineRule="auto"/>
      </w:pPr>
      <w:r>
        <w:separator/>
      </w:r>
    </w:p>
  </w:footnote>
  <w:footnote w:type="continuationSeparator" w:id="0">
    <w:p w14:paraId="2D0EFFFA" w14:textId="77777777" w:rsidR="006338C4" w:rsidRDefault="006338C4" w:rsidP="00A907D4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431F5009" w14:textId="6DB1D58F" w:rsidR="00A907D4" w:rsidRDefault="00A907D4">
    <w:pPr>
      <w:pStyle w:val="Encabezado"/>
    </w:pPr>
    <w:r>
      <w:rPr>
        <w:noProof/>
        <w:lang w:val="en-US"/>
      </w:rPr>
      <w:drawing>
        <wp:anchor distT="0" distB="0" distL="114300" distR="114300" simplePos="0" relativeHeight="251658240" behindDoc="1" locked="0" layoutInCell="1" allowOverlap="1" wp14:anchorId="429659DB" wp14:editId="1D020E90">
          <wp:simplePos x="0" y="0"/>
          <wp:positionH relativeFrom="column">
            <wp:posOffset>-1073150</wp:posOffset>
          </wp:positionH>
          <wp:positionV relativeFrom="paragraph">
            <wp:posOffset>-332740</wp:posOffset>
          </wp:positionV>
          <wp:extent cx="3132000" cy="1040474"/>
          <wp:effectExtent l="0" t="0" r="0" b="0"/>
          <wp:wrapNone/>
          <wp:docPr id="11" name="Imag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NESTLElogo-without-wordmark-signature-oak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3132000" cy="1040474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B031A48"/>
    <w:multiLevelType w:val="hybridMultilevel"/>
    <w:tmpl w:val="24842F7A"/>
    <w:lvl w:ilvl="0" w:tplc="3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41BA39A8"/>
    <w:multiLevelType w:val="hybridMultilevel"/>
    <w:tmpl w:val="487C2CFA"/>
    <w:lvl w:ilvl="0" w:tplc="3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549A63BE"/>
    <w:multiLevelType w:val="multilevel"/>
    <w:tmpl w:val="F558BA34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1800" w:hanging="1440"/>
      </w:pPr>
      <w:rPr>
        <w:rFonts w:hint="default"/>
      </w:rPr>
    </w:lvl>
  </w:abstractNum>
  <w:abstractNum w:abstractNumId="3" w15:restartNumberingAfterBreak="0">
    <w:nsid w:val="5A2B7976"/>
    <w:multiLevelType w:val="hybridMultilevel"/>
    <w:tmpl w:val="4530B8E8"/>
    <w:lvl w:ilvl="0" w:tplc="340A000F">
      <w:start w:val="1"/>
      <w:numFmt w:val="decimal"/>
      <w:lvlText w:val="%1."/>
      <w:lvlJc w:val="left"/>
      <w:pPr>
        <w:ind w:left="720" w:hanging="360"/>
      </w:p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5EFF1E09"/>
    <w:multiLevelType w:val="multilevel"/>
    <w:tmpl w:val="F558BA34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1800" w:hanging="1440"/>
      </w:pPr>
      <w:rPr>
        <w:rFonts w:hint="default"/>
      </w:rPr>
    </w:lvl>
  </w:abstractNum>
  <w:num w:numId="1">
    <w:abstractNumId w:val="0"/>
  </w:num>
  <w:num w:numId="2">
    <w:abstractNumId w:val="3"/>
  </w:num>
  <w:num w:numId="3">
    <w:abstractNumId w:val="4"/>
  </w:num>
  <w:num w:numId="4">
    <w:abstractNumId w:val="1"/>
  </w:num>
  <w:num w:numId="5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30"/>
  <w:proofState w:spelling="clean" w:grammar="clean"/>
  <w:attachedTemplate r:id="rId1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01461"/>
    <w:rsid w:val="00024C6F"/>
    <w:rsid w:val="00033572"/>
    <w:rsid w:val="00036B3A"/>
    <w:rsid w:val="000419CF"/>
    <w:rsid w:val="00062EB3"/>
    <w:rsid w:val="00067DE4"/>
    <w:rsid w:val="00070CDD"/>
    <w:rsid w:val="00091078"/>
    <w:rsid w:val="000A12D1"/>
    <w:rsid w:val="000C23D5"/>
    <w:rsid w:val="000D74EE"/>
    <w:rsid w:val="000E2EB9"/>
    <w:rsid w:val="000E3DF5"/>
    <w:rsid w:val="0010052B"/>
    <w:rsid w:val="001022B4"/>
    <w:rsid w:val="00102F82"/>
    <w:rsid w:val="0010323B"/>
    <w:rsid w:val="0013743C"/>
    <w:rsid w:val="00147626"/>
    <w:rsid w:val="00156215"/>
    <w:rsid w:val="00156D52"/>
    <w:rsid w:val="00163E38"/>
    <w:rsid w:val="001878E7"/>
    <w:rsid w:val="001A03E1"/>
    <w:rsid w:val="001B7206"/>
    <w:rsid w:val="001C0455"/>
    <w:rsid w:val="00256959"/>
    <w:rsid w:val="00262A9F"/>
    <w:rsid w:val="00262D13"/>
    <w:rsid w:val="0028295A"/>
    <w:rsid w:val="002968BE"/>
    <w:rsid w:val="002B3C51"/>
    <w:rsid w:val="002B79C4"/>
    <w:rsid w:val="002C10C4"/>
    <w:rsid w:val="002C70CC"/>
    <w:rsid w:val="002E4836"/>
    <w:rsid w:val="002F0A36"/>
    <w:rsid w:val="002F7183"/>
    <w:rsid w:val="00305608"/>
    <w:rsid w:val="00311EEA"/>
    <w:rsid w:val="003138B3"/>
    <w:rsid w:val="0031479D"/>
    <w:rsid w:val="0031611A"/>
    <w:rsid w:val="00354AFA"/>
    <w:rsid w:val="00362E6C"/>
    <w:rsid w:val="003644F4"/>
    <w:rsid w:val="00366C87"/>
    <w:rsid w:val="0038083F"/>
    <w:rsid w:val="00380CAC"/>
    <w:rsid w:val="003811D7"/>
    <w:rsid w:val="00382D66"/>
    <w:rsid w:val="003869E3"/>
    <w:rsid w:val="00390449"/>
    <w:rsid w:val="003C08BE"/>
    <w:rsid w:val="003D0EAB"/>
    <w:rsid w:val="003F2060"/>
    <w:rsid w:val="00437762"/>
    <w:rsid w:val="004578D5"/>
    <w:rsid w:val="00460894"/>
    <w:rsid w:val="004629EF"/>
    <w:rsid w:val="00462C54"/>
    <w:rsid w:val="004671B7"/>
    <w:rsid w:val="00471B20"/>
    <w:rsid w:val="0048144C"/>
    <w:rsid w:val="004913D4"/>
    <w:rsid w:val="0049195E"/>
    <w:rsid w:val="004929A8"/>
    <w:rsid w:val="0049311C"/>
    <w:rsid w:val="004A4B4C"/>
    <w:rsid w:val="004B3125"/>
    <w:rsid w:val="004B371B"/>
    <w:rsid w:val="004B48DD"/>
    <w:rsid w:val="004D1A41"/>
    <w:rsid w:val="004E05E0"/>
    <w:rsid w:val="004E152B"/>
    <w:rsid w:val="004E1E39"/>
    <w:rsid w:val="004F01E4"/>
    <w:rsid w:val="00514804"/>
    <w:rsid w:val="0052064F"/>
    <w:rsid w:val="00521961"/>
    <w:rsid w:val="005550D9"/>
    <w:rsid w:val="00575C65"/>
    <w:rsid w:val="00576538"/>
    <w:rsid w:val="005A6AC4"/>
    <w:rsid w:val="005A6BA7"/>
    <w:rsid w:val="005B4DEA"/>
    <w:rsid w:val="005E415C"/>
    <w:rsid w:val="005F1740"/>
    <w:rsid w:val="00604BA7"/>
    <w:rsid w:val="00624D37"/>
    <w:rsid w:val="00630EE3"/>
    <w:rsid w:val="00631B1A"/>
    <w:rsid w:val="00633540"/>
    <w:rsid w:val="006338C4"/>
    <w:rsid w:val="006350E5"/>
    <w:rsid w:val="00641E69"/>
    <w:rsid w:val="006437E2"/>
    <w:rsid w:val="00653121"/>
    <w:rsid w:val="00662671"/>
    <w:rsid w:val="00663DEB"/>
    <w:rsid w:val="00663EBF"/>
    <w:rsid w:val="00670A5B"/>
    <w:rsid w:val="00686667"/>
    <w:rsid w:val="006A39F4"/>
    <w:rsid w:val="006E181B"/>
    <w:rsid w:val="006F002C"/>
    <w:rsid w:val="00702FB9"/>
    <w:rsid w:val="00734769"/>
    <w:rsid w:val="00781A42"/>
    <w:rsid w:val="007834EE"/>
    <w:rsid w:val="007861B2"/>
    <w:rsid w:val="00790119"/>
    <w:rsid w:val="007A42B9"/>
    <w:rsid w:val="007B1BF1"/>
    <w:rsid w:val="007F75F3"/>
    <w:rsid w:val="007F7E56"/>
    <w:rsid w:val="00806A68"/>
    <w:rsid w:val="00810CDD"/>
    <w:rsid w:val="00812E0B"/>
    <w:rsid w:val="008249F1"/>
    <w:rsid w:val="008507C2"/>
    <w:rsid w:val="00861DF9"/>
    <w:rsid w:val="00874ACD"/>
    <w:rsid w:val="00874D49"/>
    <w:rsid w:val="00890CE8"/>
    <w:rsid w:val="008A3DBB"/>
    <w:rsid w:val="008C5889"/>
    <w:rsid w:val="008D0EBF"/>
    <w:rsid w:val="008E3E49"/>
    <w:rsid w:val="008E70A9"/>
    <w:rsid w:val="00912534"/>
    <w:rsid w:val="009312BD"/>
    <w:rsid w:val="009A43EA"/>
    <w:rsid w:val="009B2A3C"/>
    <w:rsid w:val="009D234C"/>
    <w:rsid w:val="009E0714"/>
    <w:rsid w:val="009F7E5F"/>
    <w:rsid w:val="00A239F5"/>
    <w:rsid w:val="00A441D2"/>
    <w:rsid w:val="00A774F9"/>
    <w:rsid w:val="00A77718"/>
    <w:rsid w:val="00A907D4"/>
    <w:rsid w:val="00AB4D6B"/>
    <w:rsid w:val="00AC4CB4"/>
    <w:rsid w:val="00AC6DF8"/>
    <w:rsid w:val="00AE03C5"/>
    <w:rsid w:val="00AE7086"/>
    <w:rsid w:val="00AF6038"/>
    <w:rsid w:val="00B00B45"/>
    <w:rsid w:val="00B04F87"/>
    <w:rsid w:val="00B21134"/>
    <w:rsid w:val="00B34DA3"/>
    <w:rsid w:val="00B55351"/>
    <w:rsid w:val="00B6139C"/>
    <w:rsid w:val="00B95BA6"/>
    <w:rsid w:val="00BD3648"/>
    <w:rsid w:val="00BE4B43"/>
    <w:rsid w:val="00C01461"/>
    <w:rsid w:val="00C307E3"/>
    <w:rsid w:val="00C46843"/>
    <w:rsid w:val="00C50E77"/>
    <w:rsid w:val="00C53450"/>
    <w:rsid w:val="00C567FF"/>
    <w:rsid w:val="00C5796A"/>
    <w:rsid w:val="00C65CB2"/>
    <w:rsid w:val="00C978C7"/>
    <w:rsid w:val="00CB4588"/>
    <w:rsid w:val="00CD479D"/>
    <w:rsid w:val="00CE257E"/>
    <w:rsid w:val="00D079C8"/>
    <w:rsid w:val="00D122D2"/>
    <w:rsid w:val="00D163DD"/>
    <w:rsid w:val="00D22670"/>
    <w:rsid w:val="00D240AF"/>
    <w:rsid w:val="00D24EB4"/>
    <w:rsid w:val="00D2752D"/>
    <w:rsid w:val="00D36F4C"/>
    <w:rsid w:val="00D42915"/>
    <w:rsid w:val="00D52AAA"/>
    <w:rsid w:val="00D80570"/>
    <w:rsid w:val="00D9249B"/>
    <w:rsid w:val="00DA0415"/>
    <w:rsid w:val="00DB1DB4"/>
    <w:rsid w:val="00DC1062"/>
    <w:rsid w:val="00DD24F6"/>
    <w:rsid w:val="00DE2060"/>
    <w:rsid w:val="00DE6E42"/>
    <w:rsid w:val="00DF66AF"/>
    <w:rsid w:val="00E04E7F"/>
    <w:rsid w:val="00E04F69"/>
    <w:rsid w:val="00E05454"/>
    <w:rsid w:val="00E278CF"/>
    <w:rsid w:val="00E27BB6"/>
    <w:rsid w:val="00E37A2C"/>
    <w:rsid w:val="00E4022D"/>
    <w:rsid w:val="00E448C6"/>
    <w:rsid w:val="00E46225"/>
    <w:rsid w:val="00E67FD9"/>
    <w:rsid w:val="00E86DFB"/>
    <w:rsid w:val="00E86F68"/>
    <w:rsid w:val="00E87302"/>
    <w:rsid w:val="00EA3B08"/>
    <w:rsid w:val="00EA5F92"/>
    <w:rsid w:val="00EB242E"/>
    <w:rsid w:val="00EB28F0"/>
    <w:rsid w:val="00EC2AE5"/>
    <w:rsid w:val="00EC6E72"/>
    <w:rsid w:val="00ED7C69"/>
    <w:rsid w:val="00EE158A"/>
    <w:rsid w:val="00EF48F0"/>
    <w:rsid w:val="00F50E45"/>
    <w:rsid w:val="00F52FDA"/>
    <w:rsid w:val="00F662C3"/>
    <w:rsid w:val="00FA4109"/>
    <w:rsid w:val="00FA45A7"/>
    <w:rsid w:val="00FD3FB7"/>
    <w:rsid w:val="00FD798F"/>
    <w:rsid w:val="00FE4979"/>
    <w:rsid w:val="00FE4E44"/>
    <w:rsid w:val="00FE6F44"/>
    <w:rsid w:val="00FF3E3D"/>
    <w:rsid w:val="2B4D25A1"/>
    <w:rsid w:val="354F53D7"/>
    <w:rsid w:val="3922294F"/>
    <w:rsid w:val="3BF325F7"/>
    <w:rsid w:val="4B84CAF2"/>
    <w:rsid w:val="5179739D"/>
    <w:rsid w:val="582C958E"/>
    <w:rsid w:val="769A6F63"/>
    <w:rsid w:val="77BEE14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C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72F56248"/>
  <w15:chartTrackingRefBased/>
  <w15:docId w15:val="{813E5CD8-0B7E-4267-9131-85E0AA76AD8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4"/>
        <w:szCs w:val="24"/>
        <w:lang w:val="fr-CH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13743C"/>
    <w:pPr>
      <w:spacing w:line="280" w:lineRule="exact"/>
    </w:pPr>
    <w:rPr>
      <w:rFonts w:ascii="Nestle Text TF Book" w:hAnsi="Nestle Text TF Book"/>
      <w:sz w:val="22"/>
      <w:lang w:val="es-CL"/>
    </w:rPr>
  </w:style>
  <w:style w:type="character" w:default="1" w:styleId="Fuentedeprrafopredeter">
    <w:name w:val="Default Paragraph Font"/>
    <w:uiPriority w:val="1"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styleId="Tablaconcuadrcula">
    <w:name w:val="Table Grid"/>
    <w:basedOn w:val="Tablanormal"/>
    <w:uiPriority w:val="39"/>
    <w:rsid w:val="00624D37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Encabezado">
    <w:name w:val="header"/>
    <w:basedOn w:val="Normal"/>
    <w:link w:val="EncabezadoCar"/>
    <w:uiPriority w:val="99"/>
    <w:unhideWhenUsed/>
    <w:rsid w:val="00A907D4"/>
    <w:pPr>
      <w:tabs>
        <w:tab w:val="center" w:pos="4536"/>
        <w:tab w:val="right" w:pos="9072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A907D4"/>
  </w:style>
  <w:style w:type="paragraph" w:styleId="Piedepgina">
    <w:name w:val="footer"/>
    <w:basedOn w:val="Normal"/>
    <w:link w:val="PiedepginaCar"/>
    <w:uiPriority w:val="99"/>
    <w:unhideWhenUsed/>
    <w:rsid w:val="00A907D4"/>
    <w:pPr>
      <w:tabs>
        <w:tab w:val="center" w:pos="4536"/>
        <w:tab w:val="right" w:pos="9072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A907D4"/>
  </w:style>
  <w:style w:type="paragraph" w:customStyle="1" w:styleId="Paragraphestandard">
    <w:name w:val="[Paragraphe standard]"/>
    <w:basedOn w:val="Normal"/>
    <w:uiPriority w:val="99"/>
    <w:rsid w:val="00A907D4"/>
    <w:pPr>
      <w:autoSpaceDE w:val="0"/>
      <w:autoSpaceDN w:val="0"/>
      <w:adjustRightInd w:val="0"/>
      <w:spacing w:line="288" w:lineRule="auto"/>
      <w:textAlignment w:val="center"/>
    </w:pPr>
    <w:rPr>
      <w:rFonts w:ascii="MinionPro-Regular" w:hAnsi="MinionPro-Regular" w:cs="MinionPro-Regular"/>
      <w:color w:val="000000"/>
      <w:lang w:val="fr-FR"/>
    </w:rPr>
  </w:style>
  <w:style w:type="paragraph" w:styleId="Textodeglobo">
    <w:name w:val="Balloon Text"/>
    <w:basedOn w:val="Normal"/>
    <w:link w:val="TextodegloboCar"/>
    <w:uiPriority w:val="99"/>
    <w:semiHidden/>
    <w:unhideWhenUsed/>
    <w:rsid w:val="00604BA7"/>
    <w:pPr>
      <w:spacing w:line="240" w:lineRule="auto"/>
    </w:pPr>
    <w:rPr>
      <w:rFonts w:ascii="Times New Roman" w:hAnsi="Times New Roman" w:cs="Times New Roman"/>
      <w:sz w:val="18"/>
      <w:szCs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604BA7"/>
    <w:rPr>
      <w:rFonts w:ascii="Times New Roman" w:hAnsi="Times New Roman" w:cs="Times New Roman"/>
      <w:sz w:val="18"/>
      <w:szCs w:val="18"/>
    </w:rPr>
  </w:style>
  <w:style w:type="paragraph" w:customStyle="1" w:styleId="Nestldivision">
    <w:name w:val="Nestlé division"/>
    <w:basedOn w:val="Normal"/>
    <w:qFormat/>
    <w:rsid w:val="0013743C"/>
    <w:rPr>
      <w:color w:val="64513D"/>
    </w:rPr>
  </w:style>
  <w:style w:type="paragraph" w:customStyle="1" w:styleId="Nestladdress">
    <w:name w:val="Nestlé address"/>
    <w:basedOn w:val="Normal"/>
    <w:qFormat/>
    <w:rsid w:val="0013743C"/>
    <w:pPr>
      <w:spacing w:line="240" w:lineRule="exact"/>
    </w:pPr>
    <w:rPr>
      <w:color w:val="64513D"/>
      <w:sz w:val="18"/>
      <w:szCs w:val="18"/>
    </w:rPr>
  </w:style>
  <w:style w:type="paragraph" w:styleId="NormalWeb">
    <w:name w:val="Normal (Web)"/>
    <w:basedOn w:val="Normal"/>
    <w:uiPriority w:val="99"/>
    <w:unhideWhenUsed/>
    <w:rsid w:val="00C0146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lang w:val="en-US"/>
    </w:rPr>
  </w:style>
  <w:style w:type="character" w:styleId="Hipervnculo">
    <w:name w:val="Hyperlink"/>
    <w:basedOn w:val="Fuentedeprrafopredeter"/>
    <w:uiPriority w:val="99"/>
    <w:unhideWhenUsed/>
    <w:rsid w:val="00462C54"/>
    <w:rPr>
      <w:color w:val="0563C1" w:themeColor="hyperlink"/>
      <w:u w:val="single"/>
    </w:rPr>
  </w:style>
  <w:style w:type="paragraph" w:styleId="Descripcin">
    <w:name w:val="caption"/>
    <w:basedOn w:val="Normal"/>
    <w:next w:val="Normal"/>
    <w:uiPriority w:val="35"/>
    <w:semiHidden/>
    <w:unhideWhenUsed/>
    <w:qFormat/>
    <w:rsid w:val="006E181B"/>
    <w:pPr>
      <w:spacing w:after="200" w:line="240" w:lineRule="auto"/>
    </w:pPr>
    <w:rPr>
      <w:i/>
      <w:iCs/>
      <w:color w:val="44546A" w:themeColor="text2"/>
      <w:sz w:val="18"/>
      <w:szCs w:val="18"/>
    </w:rPr>
  </w:style>
  <w:style w:type="paragraph" w:styleId="Prrafodelista">
    <w:name w:val="List Paragraph"/>
    <w:basedOn w:val="Normal"/>
    <w:uiPriority w:val="34"/>
    <w:qFormat/>
    <w:rsid w:val="00DF66AF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6.png"/><Relationship Id="rId21" Type="http://schemas.openxmlformats.org/officeDocument/2006/relationships/image" Target="media/image11.png"/><Relationship Id="rId42" Type="http://schemas.openxmlformats.org/officeDocument/2006/relationships/image" Target="media/image32.png"/><Relationship Id="rId47" Type="http://schemas.openxmlformats.org/officeDocument/2006/relationships/image" Target="media/image37.png"/><Relationship Id="rId63" Type="http://schemas.openxmlformats.org/officeDocument/2006/relationships/image" Target="media/image53.png"/><Relationship Id="rId68" Type="http://schemas.openxmlformats.org/officeDocument/2006/relationships/image" Target="media/image58.png"/><Relationship Id="rId16" Type="http://schemas.openxmlformats.org/officeDocument/2006/relationships/image" Target="media/image6.png"/><Relationship Id="rId11" Type="http://schemas.openxmlformats.org/officeDocument/2006/relationships/image" Target="media/image1.png"/><Relationship Id="rId32" Type="http://schemas.openxmlformats.org/officeDocument/2006/relationships/image" Target="media/image22.png"/><Relationship Id="rId37" Type="http://schemas.openxmlformats.org/officeDocument/2006/relationships/image" Target="media/image27.png"/><Relationship Id="rId53" Type="http://schemas.openxmlformats.org/officeDocument/2006/relationships/image" Target="media/image43.png"/><Relationship Id="rId58" Type="http://schemas.openxmlformats.org/officeDocument/2006/relationships/image" Target="media/image48.png"/><Relationship Id="rId74" Type="http://schemas.openxmlformats.org/officeDocument/2006/relationships/image" Target="media/image64.png"/><Relationship Id="rId79" Type="http://schemas.openxmlformats.org/officeDocument/2006/relationships/footer" Target="footer1.xml"/><Relationship Id="rId5" Type="http://schemas.openxmlformats.org/officeDocument/2006/relationships/numbering" Target="numbering.xml"/><Relationship Id="rId61" Type="http://schemas.openxmlformats.org/officeDocument/2006/relationships/image" Target="media/image51.png"/><Relationship Id="rId19" Type="http://schemas.openxmlformats.org/officeDocument/2006/relationships/image" Target="media/image9.png"/><Relationship Id="rId14" Type="http://schemas.openxmlformats.org/officeDocument/2006/relationships/image" Target="media/image4.png"/><Relationship Id="rId22" Type="http://schemas.openxmlformats.org/officeDocument/2006/relationships/image" Target="media/image12.png"/><Relationship Id="rId27" Type="http://schemas.openxmlformats.org/officeDocument/2006/relationships/image" Target="media/image17.png"/><Relationship Id="rId30" Type="http://schemas.openxmlformats.org/officeDocument/2006/relationships/image" Target="media/image20.png"/><Relationship Id="rId35" Type="http://schemas.openxmlformats.org/officeDocument/2006/relationships/image" Target="media/image25.png"/><Relationship Id="rId43" Type="http://schemas.openxmlformats.org/officeDocument/2006/relationships/image" Target="media/image33.png"/><Relationship Id="rId48" Type="http://schemas.openxmlformats.org/officeDocument/2006/relationships/image" Target="media/image38.png"/><Relationship Id="rId56" Type="http://schemas.openxmlformats.org/officeDocument/2006/relationships/image" Target="media/image46.png"/><Relationship Id="rId64" Type="http://schemas.openxmlformats.org/officeDocument/2006/relationships/image" Target="media/image54.png"/><Relationship Id="rId69" Type="http://schemas.openxmlformats.org/officeDocument/2006/relationships/image" Target="media/image59.png"/><Relationship Id="rId77" Type="http://schemas.openxmlformats.org/officeDocument/2006/relationships/image" Target="media/image67.png"/><Relationship Id="rId8" Type="http://schemas.openxmlformats.org/officeDocument/2006/relationships/webSettings" Target="webSettings.xml"/><Relationship Id="rId51" Type="http://schemas.openxmlformats.org/officeDocument/2006/relationships/image" Target="media/image41.png"/><Relationship Id="rId72" Type="http://schemas.openxmlformats.org/officeDocument/2006/relationships/image" Target="media/image62.png"/><Relationship Id="rId80" Type="http://schemas.openxmlformats.org/officeDocument/2006/relationships/fontTable" Target="fontTable.xml"/><Relationship Id="rId3" Type="http://schemas.openxmlformats.org/officeDocument/2006/relationships/customXml" Target="../customXml/item3.xml"/><Relationship Id="rId12" Type="http://schemas.openxmlformats.org/officeDocument/2006/relationships/image" Target="media/image2.png"/><Relationship Id="rId17" Type="http://schemas.openxmlformats.org/officeDocument/2006/relationships/image" Target="media/image7.png"/><Relationship Id="rId25" Type="http://schemas.openxmlformats.org/officeDocument/2006/relationships/image" Target="media/image15.png"/><Relationship Id="rId33" Type="http://schemas.openxmlformats.org/officeDocument/2006/relationships/image" Target="media/image23.png"/><Relationship Id="rId38" Type="http://schemas.openxmlformats.org/officeDocument/2006/relationships/image" Target="media/image28.png"/><Relationship Id="rId46" Type="http://schemas.openxmlformats.org/officeDocument/2006/relationships/image" Target="media/image36.png"/><Relationship Id="rId59" Type="http://schemas.openxmlformats.org/officeDocument/2006/relationships/image" Target="media/image49.png"/><Relationship Id="rId67" Type="http://schemas.openxmlformats.org/officeDocument/2006/relationships/image" Target="media/image57.png"/><Relationship Id="rId20" Type="http://schemas.openxmlformats.org/officeDocument/2006/relationships/image" Target="media/image10.png"/><Relationship Id="rId41" Type="http://schemas.openxmlformats.org/officeDocument/2006/relationships/image" Target="media/image31.png"/><Relationship Id="rId54" Type="http://schemas.openxmlformats.org/officeDocument/2006/relationships/image" Target="media/image44.png"/><Relationship Id="rId62" Type="http://schemas.openxmlformats.org/officeDocument/2006/relationships/image" Target="media/image52.png"/><Relationship Id="rId70" Type="http://schemas.openxmlformats.org/officeDocument/2006/relationships/image" Target="media/image60.png"/><Relationship Id="rId75" Type="http://schemas.openxmlformats.org/officeDocument/2006/relationships/image" Target="media/image65.png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5" Type="http://schemas.openxmlformats.org/officeDocument/2006/relationships/image" Target="media/image5.png"/><Relationship Id="rId23" Type="http://schemas.openxmlformats.org/officeDocument/2006/relationships/image" Target="media/image13.png"/><Relationship Id="rId28" Type="http://schemas.openxmlformats.org/officeDocument/2006/relationships/image" Target="media/image18.png"/><Relationship Id="rId36" Type="http://schemas.openxmlformats.org/officeDocument/2006/relationships/image" Target="media/image26.png"/><Relationship Id="rId49" Type="http://schemas.openxmlformats.org/officeDocument/2006/relationships/image" Target="media/image39.png"/><Relationship Id="rId57" Type="http://schemas.openxmlformats.org/officeDocument/2006/relationships/image" Target="media/image47.png"/><Relationship Id="rId10" Type="http://schemas.openxmlformats.org/officeDocument/2006/relationships/endnotes" Target="endnotes.xml"/><Relationship Id="rId31" Type="http://schemas.openxmlformats.org/officeDocument/2006/relationships/image" Target="media/image21.png"/><Relationship Id="rId44" Type="http://schemas.openxmlformats.org/officeDocument/2006/relationships/image" Target="media/image34.png"/><Relationship Id="rId52" Type="http://schemas.openxmlformats.org/officeDocument/2006/relationships/image" Target="media/image42.png"/><Relationship Id="rId60" Type="http://schemas.openxmlformats.org/officeDocument/2006/relationships/image" Target="media/image50.png"/><Relationship Id="rId65" Type="http://schemas.openxmlformats.org/officeDocument/2006/relationships/image" Target="media/image55.png"/><Relationship Id="rId73" Type="http://schemas.openxmlformats.org/officeDocument/2006/relationships/image" Target="media/image63.png"/><Relationship Id="rId78" Type="http://schemas.openxmlformats.org/officeDocument/2006/relationships/header" Target="header1.xml"/><Relationship Id="rId81" Type="http://schemas.openxmlformats.org/officeDocument/2006/relationships/theme" Target="theme/theme1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3" Type="http://schemas.openxmlformats.org/officeDocument/2006/relationships/image" Target="media/image3.png"/><Relationship Id="rId18" Type="http://schemas.openxmlformats.org/officeDocument/2006/relationships/image" Target="media/image8.png"/><Relationship Id="rId39" Type="http://schemas.openxmlformats.org/officeDocument/2006/relationships/image" Target="media/image29.png"/><Relationship Id="rId34" Type="http://schemas.openxmlformats.org/officeDocument/2006/relationships/image" Target="media/image24.png"/><Relationship Id="rId50" Type="http://schemas.openxmlformats.org/officeDocument/2006/relationships/image" Target="media/image40.png"/><Relationship Id="rId55" Type="http://schemas.openxmlformats.org/officeDocument/2006/relationships/image" Target="media/image45.png"/><Relationship Id="rId76" Type="http://schemas.openxmlformats.org/officeDocument/2006/relationships/image" Target="media/image66.png"/><Relationship Id="rId7" Type="http://schemas.openxmlformats.org/officeDocument/2006/relationships/settings" Target="settings.xml"/><Relationship Id="rId71" Type="http://schemas.openxmlformats.org/officeDocument/2006/relationships/image" Target="media/image61.png"/><Relationship Id="rId2" Type="http://schemas.openxmlformats.org/officeDocument/2006/relationships/customXml" Target="../customXml/item2.xml"/><Relationship Id="rId29" Type="http://schemas.openxmlformats.org/officeDocument/2006/relationships/image" Target="media/image19.png"/><Relationship Id="rId24" Type="http://schemas.openxmlformats.org/officeDocument/2006/relationships/image" Target="media/image14.png"/><Relationship Id="rId40" Type="http://schemas.openxmlformats.org/officeDocument/2006/relationships/image" Target="media/image30.png"/><Relationship Id="rId45" Type="http://schemas.openxmlformats.org/officeDocument/2006/relationships/image" Target="media/image35.png"/><Relationship Id="rId66" Type="http://schemas.openxmlformats.org/officeDocument/2006/relationships/image" Target="media/image56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68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CLGalazJa\NESTLE\Comunicaciones%20Internas%20Nestle%20Chile%20-%20Toolkit%20Nueva%20identidad%20visual%20de%20Nestl&#233;%20-%20Documentos\06.-%20Plantillas%20Word\documento%20word.dotx" TargetMode="Externa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3912B606DA639D43AF8E7D9CE50EDF26" ma:contentTypeVersion="9" ma:contentTypeDescription="Crear nuevo documento." ma:contentTypeScope="" ma:versionID="22183b6b4fb28307f402a926a563b6bd">
  <xsd:schema xmlns:xsd="http://www.w3.org/2001/XMLSchema" xmlns:xs="http://www.w3.org/2001/XMLSchema" xmlns:p="http://schemas.microsoft.com/office/2006/metadata/properties" xmlns:ns2="0ce430e7-8fd1-444e-ad4c-a14a9ee96b27" xmlns:ns3="560bfc6d-fd9a-4a8c-a7b8-ce289bdd512f" targetNamespace="http://schemas.microsoft.com/office/2006/metadata/properties" ma:root="true" ma:fieldsID="81f67d13c19722d735f3922171140d07" ns2:_="" ns3:_="">
    <xsd:import namespace="0ce430e7-8fd1-444e-ad4c-a14a9ee96b27"/>
    <xsd:import namespace="560bfc6d-fd9a-4a8c-a7b8-ce289bdd512f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DateTaken" minOccurs="0"/>
                <xsd:element ref="ns2:MediaServiceAutoTags" minOccurs="0"/>
                <xsd:element ref="ns2:MediaServiceGenerationTime" minOccurs="0"/>
                <xsd:element ref="ns2:MediaServiceEventHashCode" minOccurs="0"/>
                <xsd:element ref="ns2:MediaServiceOCR" minOccurs="0"/>
                <xsd:element ref="ns3:SharedWithUsers" minOccurs="0"/>
                <xsd:element ref="ns3:SharedWithDetail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ce430e7-8fd1-444e-ad4c-a14a9ee96b27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1" nillable="true" ma:displayName="Tags" ma:internalName="MediaServiceAutoTags" ma:readOnly="true">
      <xsd:simpleType>
        <xsd:restriction base="dms:Text"/>
      </xsd:simpleType>
    </xsd:element>
    <xsd:element name="MediaServiceGenerationTime" ma:index="12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3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14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60bfc6d-fd9a-4a8c-a7b8-ce289bdd512f" elementFormDefault="qualified">
    <xsd:import namespace="http://schemas.microsoft.com/office/2006/documentManagement/types"/>
    <xsd:import namespace="http://schemas.microsoft.com/office/infopath/2007/PartnerControls"/>
    <xsd:element name="SharedWithUsers" ma:index="15" nillable="true" ma:displayName="Compartido con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6" nillable="true" ma:displayName="Detalles de uso compartido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ni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3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17E2EDEE-837D-42F7-A2AD-D7E3BBCC8939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0ce430e7-8fd1-444e-ad4c-a14a9ee96b27"/>
    <ds:schemaRef ds:uri="560bfc6d-fd9a-4a8c-a7b8-ce289bdd512f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8D52EE27-7450-40A4-9F0A-1A6C48EC9EB0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3.xml><?xml version="1.0" encoding="utf-8"?>
<ds:datastoreItem xmlns:ds="http://schemas.openxmlformats.org/officeDocument/2006/customXml" ds:itemID="{07AC816F-A9B4-45D3-B6FC-3565A93C87BF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6A533956-5FE8-4F41-8BAA-52A9C1215B39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documento word</Template>
  <TotalTime>197</TotalTime>
  <Pages>25</Pages>
  <Words>284</Words>
  <Characters>1566</Characters>
  <Application>Microsoft Office Word</Application>
  <DocSecurity>0</DocSecurity>
  <Lines>13</Lines>
  <Paragraphs>3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1847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Galaz,Javiera,SANTIAGO,Corporate Communication</dc:creator>
  <cp:keywords/>
  <dc:description/>
  <cp:lastModifiedBy>Faundez,Pamela,FB MAIPU,S&amp;H</cp:lastModifiedBy>
  <cp:revision>185</cp:revision>
  <cp:lastPrinted>2021-06-02T15:42:00Z</cp:lastPrinted>
  <dcterms:created xsi:type="dcterms:W3CDTF">2020-07-09T17:28:00Z</dcterms:created>
  <dcterms:modified xsi:type="dcterms:W3CDTF">2021-06-02T15:44:00Z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0x0101003912B606DA639D43AF8E7D9CE50EDF26</vt:lpwstr>
  </property>
  <property fmtid="{D5CDD505-2E9C-101B-9397-08002B2CF9AE}" pid="3" name="_dlc_DocIdItemGuid">
    <vt:lpwstr>528e2821-3ed4-4fee-956d-9c9f743cbad5</vt:lpwstr>
  </property>
  <property fmtid="{D5CDD505-2E9C-101B-9397-08002B2CF9AE}" pid="4" name="MSIP_Label_1ada0a2f-b917-4d51-b0d0-d418a10c8b23_Enabled">
    <vt:lpwstr>true</vt:lpwstr>
  </property>
  <property fmtid="{D5CDD505-2E9C-101B-9397-08002B2CF9AE}" pid="5" name="MSIP_Label_1ada0a2f-b917-4d51-b0d0-d418a10c8b23_SetDate">
    <vt:lpwstr>2021-06-02T15:42:04Z</vt:lpwstr>
  </property>
  <property fmtid="{D5CDD505-2E9C-101B-9397-08002B2CF9AE}" pid="6" name="MSIP_Label_1ada0a2f-b917-4d51-b0d0-d418a10c8b23_Method">
    <vt:lpwstr>Standard</vt:lpwstr>
  </property>
  <property fmtid="{D5CDD505-2E9C-101B-9397-08002B2CF9AE}" pid="7" name="MSIP_Label_1ada0a2f-b917-4d51-b0d0-d418a10c8b23_Name">
    <vt:lpwstr>1ada0a2f-b917-4d51-b0d0-d418a10c8b23</vt:lpwstr>
  </property>
  <property fmtid="{D5CDD505-2E9C-101B-9397-08002B2CF9AE}" pid="8" name="MSIP_Label_1ada0a2f-b917-4d51-b0d0-d418a10c8b23_SiteId">
    <vt:lpwstr>12a3af23-a769-4654-847f-958f3d479f4a</vt:lpwstr>
  </property>
  <property fmtid="{D5CDD505-2E9C-101B-9397-08002B2CF9AE}" pid="9" name="MSIP_Label_1ada0a2f-b917-4d51-b0d0-d418a10c8b23_ActionId">
    <vt:lpwstr>b3ae03ef-69e6-4dee-8dbe-c36c5c7c9be9</vt:lpwstr>
  </property>
  <property fmtid="{D5CDD505-2E9C-101B-9397-08002B2CF9AE}" pid="10" name="MSIP_Label_1ada0a2f-b917-4d51-b0d0-d418a10c8b23_ContentBits">
    <vt:lpwstr>0</vt:lpwstr>
  </property>
</Properties>
</file>